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CDC87" w14:textId="77777777" w:rsidR="0039159A" w:rsidRDefault="0039159A" w:rsidP="0039159A">
      <w:pPr>
        <w:rPr>
          <w:b w:val="0"/>
          <w:sz w:val="22"/>
          <w:szCs w:val="22"/>
        </w:rPr>
      </w:pPr>
      <w:r w:rsidRPr="00E71195">
        <w:rPr>
          <w:b w:val="0"/>
          <w:sz w:val="22"/>
          <w:szCs w:val="22"/>
        </w:rPr>
        <w:t>Repertorio n. …</w:t>
      </w:r>
      <w:r w:rsidRPr="0039159A">
        <w:rPr>
          <w:b w:val="0"/>
          <w:sz w:val="22"/>
          <w:szCs w:val="22"/>
        </w:rPr>
        <w:t xml:space="preserve"> </w:t>
      </w:r>
    </w:p>
    <w:p w14:paraId="6374DA71" w14:textId="77777777" w:rsidR="00CD6FB3" w:rsidRPr="005256B3" w:rsidRDefault="00CD6FB3" w:rsidP="0039159A">
      <w:pPr>
        <w:rPr>
          <w:b w:val="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="0039159A" w:rsidRPr="005256B3">
        <w:rPr>
          <w:sz w:val="22"/>
          <w:szCs w:val="22"/>
        </w:rPr>
        <w:t>COMUNE DI COMO</w:t>
      </w:r>
      <w:r w:rsidR="0039159A" w:rsidRPr="005256B3">
        <w:rPr>
          <w:b w:val="0"/>
          <w:sz w:val="22"/>
          <w:szCs w:val="22"/>
        </w:rPr>
        <w:t xml:space="preserve"> </w:t>
      </w:r>
    </w:p>
    <w:p w14:paraId="705BE03B" w14:textId="77777777" w:rsidR="00BE576E" w:rsidRPr="00BE576E" w:rsidRDefault="0039159A" w:rsidP="00BE576E">
      <w:pPr>
        <w:rPr>
          <w:sz w:val="22"/>
          <w:szCs w:val="22"/>
        </w:rPr>
      </w:pPr>
      <w:r w:rsidRPr="005256B3">
        <w:rPr>
          <w:sz w:val="22"/>
          <w:szCs w:val="22"/>
        </w:rPr>
        <w:t xml:space="preserve">CONTRATTO DI </w:t>
      </w:r>
      <w:r w:rsidR="00900852">
        <w:rPr>
          <w:sz w:val="22"/>
          <w:szCs w:val="22"/>
        </w:rPr>
        <w:t>APPALTO</w:t>
      </w:r>
      <w:r w:rsidRPr="005256B3">
        <w:rPr>
          <w:sz w:val="22"/>
          <w:szCs w:val="22"/>
        </w:rPr>
        <w:t xml:space="preserve"> DEL </w:t>
      </w:r>
      <w:r w:rsidR="00BE576E" w:rsidRPr="00BE576E">
        <w:rPr>
          <w:sz w:val="22"/>
          <w:szCs w:val="22"/>
        </w:rPr>
        <w:t>SERVIZIO DI ACCOGLIENZA INFOPOINT TURISTICI – CIG A030B561AF</w:t>
      </w:r>
    </w:p>
    <w:p w14:paraId="65DCE668" w14:textId="05C4F79C" w:rsidR="003F4234" w:rsidRDefault="00CD6FB3" w:rsidP="00DC5062">
      <w:pPr>
        <w:jc w:val="left"/>
        <w:rPr>
          <w:b w:val="0"/>
          <w:sz w:val="22"/>
          <w:szCs w:val="22"/>
        </w:rPr>
      </w:pPr>
      <w:bookmarkStart w:id="0" w:name="_GoBack"/>
      <w:bookmarkEnd w:id="0"/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</w:t>
      </w:r>
      <w:r w:rsidR="0039159A" w:rsidRPr="0039159A">
        <w:rPr>
          <w:b w:val="0"/>
          <w:sz w:val="22"/>
          <w:szCs w:val="22"/>
        </w:rPr>
        <w:t>L’anno duemila… addì … del me</w:t>
      </w:r>
      <w:r w:rsidR="003F4234">
        <w:rPr>
          <w:b w:val="0"/>
          <w:sz w:val="22"/>
          <w:szCs w:val="22"/>
        </w:rPr>
        <w:t xml:space="preserve">se di … </w:t>
      </w:r>
      <w:r w:rsidR="0039159A" w:rsidRPr="0039159A">
        <w:rPr>
          <w:b w:val="0"/>
          <w:sz w:val="22"/>
          <w:szCs w:val="22"/>
        </w:rPr>
        <w:t xml:space="preserve">alle ore </w:t>
      </w:r>
      <w:r w:rsidR="003F4234">
        <w:rPr>
          <w:b w:val="0"/>
          <w:sz w:val="22"/>
          <w:szCs w:val="22"/>
        </w:rPr>
        <w:t>…</w:t>
      </w:r>
      <w:r w:rsidR="0039159A" w:rsidRPr="0039159A">
        <w:rPr>
          <w:b w:val="0"/>
          <w:sz w:val="22"/>
          <w:szCs w:val="22"/>
        </w:rPr>
        <w:t xml:space="preserve"> nell’Ufficio Segreteria della Sede del Comune, dinanzi a me …, Segretario Generale del Comune di Como autorizzato a rogare il presente atto ex art. 97 c. 4 lett. c) </w:t>
      </w:r>
      <w:proofErr w:type="spellStart"/>
      <w:r w:rsidR="0039159A" w:rsidRPr="0039159A">
        <w:rPr>
          <w:b w:val="0"/>
          <w:sz w:val="22"/>
          <w:szCs w:val="22"/>
        </w:rPr>
        <w:t>D.Lgs.</w:t>
      </w:r>
      <w:proofErr w:type="spellEnd"/>
      <w:r w:rsidR="0039159A" w:rsidRPr="0039159A">
        <w:rPr>
          <w:b w:val="0"/>
          <w:sz w:val="22"/>
          <w:szCs w:val="22"/>
        </w:rPr>
        <w:t xml:space="preserve"> 267/00 sono comparsi: </w:t>
      </w:r>
    </w:p>
    <w:p w14:paraId="668017FE" w14:textId="39DEE06B" w:rsidR="003F4234" w:rsidRDefault="0039159A" w:rsidP="0039159A">
      <w:pPr>
        <w:rPr>
          <w:b w:val="0"/>
          <w:sz w:val="22"/>
          <w:szCs w:val="22"/>
        </w:rPr>
      </w:pPr>
      <w:r w:rsidRPr="003F4234">
        <w:rPr>
          <w:sz w:val="22"/>
          <w:szCs w:val="22"/>
        </w:rPr>
        <w:t>1) COMUNE DI COMO</w:t>
      </w:r>
      <w:r w:rsidR="00B57949">
        <w:rPr>
          <w:b w:val="0"/>
          <w:sz w:val="22"/>
          <w:szCs w:val="22"/>
        </w:rPr>
        <w:t>, P.I. 00417480134</w:t>
      </w:r>
      <w:r w:rsidRPr="0039159A">
        <w:rPr>
          <w:b w:val="0"/>
          <w:sz w:val="22"/>
          <w:szCs w:val="22"/>
        </w:rPr>
        <w:t xml:space="preserve"> , C.F. </w:t>
      </w:r>
      <w:r w:rsidR="00801F42">
        <w:rPr>
          <w:b w:val="0"/>
          <w:sz w:val="22"/>
          <w:szCs w:val="22"/>
        </w:rPr>
        <w:t>80005370137</w:t>
      </w:r>
      <w:r w:rsidRPr="0039159A">
        <w:rPr>
          <w:b w:val="0"/>
          <w:sz w:val="22"/>
          <w:szCs w:val="22"/>
        </w:rPr>
        <w:t>, - Stazione Appaltante - legalmente rappresentato dal Direttore del Settore</w:t>
      </w:r>
      <w:r w:rsidR="003F4234">
        <w:rPr>
          <w:b w:val="0"/>
          <w:sz w:val="22"/>
          <w:szCs w:val="22"/>
        </w:rPr>
        <w:t xml:space="preserve"> </w:t>
      </w:r>
      <w:r w:rsidR="00F57FF6">
        <w:rPr>
          <w:b w:val="0"/>
          <w:sz w:val="22"/>
          <w:szCs w:val="22"/>
        </w:rPr>
        <w:t>8</w:t>
      </w:r>
      <w:r w:rsidR="00900852">
        <w:rPr>
          <w:b w:val="0"/>
          <w:sz w:val="22"/>
          <w:szCs w:val="22"/>
        </w:rPr>
        <w:t xml:space="preserve"> Cultura, Musei, Biblioteca – Turismo e Sport</w:t>
      </w:r>
      <w:r w:rsidR="00F57FF6">
        <w:rPr>
          <w:b w:val="0"/>
          <w:sz w:val="22"/>
          <w:szCs w:val="22"/>
        </w:rPr>
        <w:t xml:space="preserve"> </w:t>
      </w:r>
      <w:r w:rsidR="00614678">
        <w:rPr>
          <w:b w:val="0"/>
          <w:sz w:val="22"/>
          <w:szCs w:val="22"/>
        </w:rPr>
        <w:t>del Comune di Como</w:t>
      </w:r>
      <w:r w:rsidRPr="0039159A">
        <w:rPr>
          <w:b w:val="0"/>
          <w:sz w:val="22"/>
          <w:szCs w:val="22"/>
        </w:rPr>
        <w:t>,</w:t>
      </w:r>
      <w:r w:rsidR="00BA0962">
        <w:rPr>
          <w:b w:val="0"/>
          <w:sz w:val="22"/>
          <w:szCs w:val="22"/>
        </w:rPr>
        <w:t xml:space="preserve"> </w:t>
      </w:r>
      <w:r w:rsidR="00F57FF6">
        <w:rPr>
          <w:b w:val="0"/>
          <w:sz w:val="22"/>
          <w:szCs w:val="22"/>
        </w:rPr>
        <w:t xml:space="preserve">avv. Andrea </w:t>
      </w:r>
      <w:proofErr w:type="spellStart"/>
      <w:r w:rsidR="00F57FF6">
        <w:rPr>
          <w:b w:val="0"/>
          <w:sz w:val="22"/>
          <w:szCs w:val="22"/>
        </w:rPr>
        <w:t>Romoli</w:t>
      </w:r>
      <w:proofErr w:type="spellEnd"/>
      <w:r w:rsidR="00F57FF6">
        <w:rPr>
          <w:b w:val="0"/>
          <w:sz w:val="22"/>
          <w:szCs w:val="22"/>
        </w:rPr>
        <w:t xml:space="preserve"> </w:t>
      </w:r>
      <w:r w:rsidR="00F57FF6" w:rsidRPr="002A7AFA">
        <w:rPr>
          <w:b w:val="0"/>
          <w:sz w:val="22"/>
          <w:szCs w:val="22"/>
        </w:rPr>
        <w:t>Venturi,</w:t>
      </w:r>
      <w:r w:rsidRPr="002A7AFA">
        <w:rPr>
          <w:b w:val="0"/>
          <w:sz w:val="22"/>
          <w:szCs w:val="22"/>
        </w:rPr>
        <w:t xml:space="preserve"> na</w:t>
      </w:r>
      <w:r w:rsidR="003F4234" w:rsidRPr="002A7AFA">
        <w:rPr>
          <w:b w:val="0"/>
          <w:sz w:val="22"/>
          <w:szCs w:val="22"/>
        </w:rPr>
        <w:t xml:space="preserve">to a </w:t>
      </w:r>
      <w:r w:rsidR="00F57FF6" w:rsidRPr="002A7AFA">
        <w:rPr>
          <w:b w:val="0"/>
          <w:sz w:val="22"/>
          <w:szCs w:val="22"/>
        </w:rPr>
        <w:t>Roma</w:t>
      </w:r>
      <w:r w:rsidR="00614678" w:rsidRPr="002A7AFA">
        <w:rPr>
          <w:b w:val="0"/>
          <w:sz w:val="22"/>
          <w:szCs w:val="22"/>
        </w:rPr>
        <w:t xml:space="preserve"> il giorno </w:t>
      </w:r>
      <w:r w:rsidR="00F57FF6" w:rsidRPr="002A7AFA">
        <w:rPr>
          <w:b w:val="0"/>
          <w:sz w:val="22"/>
          <w:szCs w:val="22"/>
        </w:rPr>
        <w:t>26/10/1973</w:t>
      </w:r>
      <w:r w:rsidRPr="002A7AFA">
        <w:rPr>
          <w:b w:val="0"/>
          <w:sz w:val="22"/>
          <w:szCs w:val="22"/>
        </w:rPr>
        <w:t xml:space="preserve"> domiciliato per la caric</w:t>
      </w:r>
      <w:r w:rsidR="00EB0B43" w:rsidRPr="002A7AFA">
        <w:rPr>
          <w:b w:val="0"/>
          <w:sz w:val="22"/>
          <w:szCs w:val="22"/>
        </w:rPr>
        <w:t xml:space="preserve">a presso il Comune di </w:t>
      </w:r>
      <w:r w:rsidR="00D3220E" w:rsidRPr="002A7AFA">
        <w:rPr>
          <w:b w:val="0"/>
          <w:sz w:val="22"/>
          <w:szCs w:val="22"/>
        </w:rPr>
        <w:t xml:space="preserve">Como alla via </w:t>
      </w:r>
      <w:r w:rsidR="00EB0B43" w:rsidRPr="002A7AFA">
        <w:rPr>
          <w:b w:val="0"/>
          <w:sz w:val="22"/>
          <w:szCs w:val="22"/>
        </w:rPr>
        <w:t>Vittorio Emanuele II n. 97</w:t>
      </w:r>
      <w:r w:rsidRPr="002A7AFA">
        <w:rPr>
          <w:b w:val="0"/>
          <w:sz w:val="22"/>
          <w:szCs w:val="22"/>
        </w:rPr>
        <w:t xml:space="preserve">, il quale interviene nel presente atto in rappresentanza del Comune di </w:t>
      </w:r>
      <w:r w:rsidR="00D3220E" w:rsidRPr="002A7AFA">
        <w:rPr>
          <w:b w:val="0"/>
          <w:sz w:val="22"/>
          <w:szCs w:val="22"/>
        </w:rPr>
        <w:t xml:space="preserve">Como, </w:t>
      </w:r>
      <w:r w:rsidRPr="002A7AFA">
        <w:rPr>
          <w:b w:val="0"/>
          <w:sz w:val="22"/>
          <w:szCs w:val="22"/>
        </w:rPr>
        <w:t xml:space="preserve">giusto Decreto Sindacale n. </w:t>
      </w:r>
      <w:r w:rsidR="002A7AFA" w:rsidRPr="002A7AFA">
        <w:rPr>
          <w:b w:val="0"/>
          <w:sz w:val="22"/>
          <w:szCs w:val="22"/>
        </w:rPr>
        <w:t>18</w:t>
      </w:r>
      <w:r w:rsidRPr="002A7AFA">
        <w:rPr>
          <w:b w:val="0"/>
          <w:sz w:val="22"/>
          <w:szCs w:val="22"/>
        </w:rPr>
        <w:t xml:space="preserve"> del </w:t>
      </w:r>
      <w:r w:rsidR="002A7AFA" w:rsidRPr="002A7AFA">
        <w:rPr>
          <w:b w:val="0"/>
          <w:sz w:val="22"/>
          <w:szCs w:val="22"/>
        </w:rPr>
        <w:t>28/04/2023</w:t>
      </w:r>
      <w:r w:rsidRPr="002A7AFA">
        <w:rPr>
          <w:b w:val="0"/>
          <w:sz w:val="22"/>
          <w:szCs w:val="22"/>
        </w:rPr>
        <w:t xml:space="preserve"> , il quale dichiara di agire esclusivamente in nome, per conto e nell’interesse dell’Amministrazione </w:t>
      </w:r>
      <w:r w:rsidRPr="0039159A">
        <w:rPr>
          <w:b w:val="0"/>
          <w:sz w:val="22"/>
          <w:szCs w:val="22"/>
        </w:rPr>
        <w:t xml:space="preserve">che rappresenta, dichiarando nel contempo di non trovarsi in alcuna situazione d’incompatibilità in relazione all’assunzione del presente atto; </w:t>
      </w:r>
    </w:p>
    <w:p w14:paraId="5B2560E9" w14:textId="298B5669" w:rsidR="005268A8" w:rsidRDefault="0039159A" w:rsidP="0039159A">
      <w:pPr>
        <w:rPr>
          <w:b w:val="0"/>
          <w:sz w:val="22"/>
          <w:szCs w:val="22"/>
        </w:rPr>
      </w:pPr>
      <w:r w:rsidRPr="003F4234">
        <w:rPr>
          <w:sz w:val="22"/>
          <w:szCs w:val="22"/>
        </w:rPr>
        <w:t>2)</w:t>
      </w:r>
      <w:r w:rsidR="00D67BA1">
        <w:rPr>
          <w:sz w:val="22"/>
          <w:szCs w:val="22"/>
        </w:rPr>
        <w:t xml:space="preserve"> </w:t>
      </w:r>
      <w:r w:rsidRPr="0039159A">
        <w:rPr>
          <w:b w:val="0"/>
          <w:sz w:val="22"/>
          <w:szCs w:val="22"/>
        </w:rPr>
        <w:t>………………….</w:t>
      </w:r>
      <w:r w:rsidR="00D67BA1">
        <w:rPr>
          <w:b w:val="0"/>
          <w:sz w:val="22"/>
          <w:szCs w:val="22"/>
        </w:rPr>
        <w:t xml:space="preserve"> </w:t>
      </w:r>
      <w:r w:rsidRPr="0039159A">
        <w:rPr>
          <w:b w:val="0"/>
          <w:sz w:val="22"/>
          <w:szCs w:val="22"/>
        </w:rPr>
        <w:t xml:space="preserve">con sede legale in ……………………….via………………………., Codice Fiscale/Partita I.V.A. </w:t>
      </w:r>
      <w:r w:rsidRPr="0039159A">
        <w:rPr>
          <w:b w:val="0"/>
          <w:sz w:val="22"/>
          <w:szCs w:val="22"/>
        </w:rPr>
        <w:lastRenderedPageBreak/>
        <w:t>………………………., capitale sociale interamente versato di € …</w:t>
      </w:r>
      <w:r w:rsidR="00801F42">
        <w:rPr>
          <w:b w:val="0"/>
          <w:sz w:val="22"/>
          <w:szCs w:val="22"/>
        </w:rPr>
        <w:t>…………..</w:t>
      </w:r>
      <w:r w:rsidRPr="0039159A">
        <w:rPr>
          <w:b w:val="0"/>
          <w:sz w:val="22"/>
          <w:szCs w:val="22"/>
        </w:rPr>
        <w:t xml:space="preserve"> e iscritta al n. …</w:t>
      </w:r>
      <w:r w:rsidR="00801F42">
        <w:rPr>
          <w:b w:val="0"/>
          <w:sz w:val="22"/>
          <w:szCs w:val="22"/>
        </w:rPr>
        <w:t>…..</w:t>
      </w:r>
      <w:r w:rsidRPr="0039159A">
        <w:rPr>
          <w:b w:val="0"/>
          <w:sz w:val="22"/>
          <w:szCs w:val="22"/>
        </w:rPr>
        <w:t xml:space="preserve"> dell’Albo dei soggetti abilitati ad effettuare le attività di liquidazione, accertamento e riscossione dei tributi, istituito presso il Ministero dell’Economia e delle Finanze ai sensi dell’art</w:t>
      </w:r>
      <w:r w:rsidR="003F4234">
        <w:rPr>
          <w:b w:val="0"/>
          <w:sz w:val="22"/>
          <w:szCs w:val="22"/>
        </w:rPr>
        <w:t xml:space="preserve">. 53 del Decreto Legislativo 15 </w:t>
      </w:r>
      <w:r w:rsidRPr="0039159A">
        <w:rPr>
          <w:b w:val="0"/>
          <w:sz w:val="22"/>
          <w:szCs w:val="22"/>
        </w:rPr>
        <w:t xml:space="preserve">Dicembre 1997, n. 446, che nel prosieguo dell’atto verrà chiamato per brevità </w:t>
      </w:r>
      <w:r w:rsidR="00946D90">
        <w:rPr>
          <w:b w:val="0"/>
          <w:sz w:val="22"/>
          <w:szCs w:val="22"/>
        </w:rPr>
        <w:t xml:space="preserve">anche solo </w:t>
      </w:r>
      <w:r w:rsidRPr="0039159A">
        <w:rPr>
          <w:b w:val="0"/>
          <w:sz w:val="22"/>
          <w:szCs w:val="22"/>
        </w:rPr>
        <w:t>“Concessionario”, legal</w:t>
      </w:r>
      <w:r w:rsidR="008161A2">
        <w:rPr>
          <w:b w:val="0"/>
          <w:sz w:val="22"/>
          <w:szCs w:val="22"/>
        </w:rPr>
        <w:t>mente rappresentato</w:t>
      </w:r>
      <w:r w:rsidRPr="0039159A">
        <w:rPr>
          <w:b w:val="0"/>
          <w:sz w:val="22"/>
          <w:szCs w:val="22"/>
        </w:rPr>
        <w:t xml:space="preserve"> da………………………., C.F. </w:t>
      </w:r>
      <w:r w:rsidR="00801F42">
        <w:rPr>
          <w:b w:val="0"/>
          <w:sz w:val="22"/>
          <w:szCs w:val="22"/>
        </w:rPr>
        <w:t xml:space="preserve">………………………., nato a ………………………. ( </w:t>
      </w:r>
      <w:r w:rsidRPr="0039159A">
        <w:rPr>
          <w:b w:val="0"/>
          <w:sz w:val="22"/>
          <w:szCs w:val="22"/>
        </w:rPr>
        <w:t>) il ………………………. e residente a ………………………. ( ) in Via ……………………n….., che dichiara di non trovarsi in alcuna situazione d’incompatibilità in relazione all’assunzione del presente atto. Ai sensi e per gli effetti tutti, il Concessionario elegge domicilio presso la sede del Comune di COMO.</w:t>
      </w:r>
    </w:p>
    <w:p w14:paraId="4403AB3A" w14:textId="77777777" w:rsidR="00D3220E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Detti comparenti, della cui identità personale e capacità giuridica io Segretario rogante mi sono accertato mediante esibizione di carta d’identità n. </w:t>
      </w:r>
      <w:r w:rsidR="008161A2">
        <w:rPr>
          <w:b w:val="0"/>
          <w:sz w:val="22"/>
          <w:szCs w:val="22"/>
        </w:rPr>
        <w:t>…………….</w:t>
      </w:r>
      <w:r w:rsidRPr="0039159A">
        <w:rPr>
          <w:b w:val="0"/>
          <w:sz w:val="22"/>
          <w:szCs w:val="22"/>
        </w:rPr>
        <w:t xml:space="preserve">rilasciata da </w:t>
      </w:r>
      <w:r w:rsidR="008161A2">
        <w:rPr>
          <w:b w:val="0"/>
          <w:sz w:val="22"/>
          <w:szCs w:val="22"/>
        </w:rPr>
        <w:t>……………………………</w:t>
      </w:r>
      <w:r w:rsidRPr="0039159A">
        <w:rPr>
          <w:b w:val="0"/>
          <w:sz w:val="22"/>
          <w:szCs w:val="22"/>
        </w:rPr>
        <w:t xml:space="preserve"> in data </w:t>
      </w:r>
      <w:r w:rsidR="008161A2">
        <w:rPr>
          <w:b w:val="0"/>
          <w:sz w:val="22"/>
          <w:szCs w:val="22"/>
        </w:rPr>
        <w:t>………</w:t>
      </w:r>
      <w:r w:rsidRPr="0039159A">
        <w:rPr>
          <w:b w:val="0"/>
          <w:sz w:val="22"/>
          <w:szCs w:val="22"/>
        </w:rPr>
        <w:t xml:space="preserve">,  e carta d’identità n. </w:t>
      </w:r>
      <w:r w:rsidR="008161A2">
        <w:rPr>
          <w:b w:val="0"/>
          <w:sz w:val="22"/>
          <w:szCs w:val="22"/>
        </w:rPr>
        <w:t>……………….rilasciata da ………………………..</w:t>
      </w:r>
      <w:r w:rsidRPr="0039159A">
        <w:rPr>
          <w:b w:val="0"/>
          <w:sz w:val="22"/>
          <w:szCs w:val="22"/>
        </w:rPr>
        <w:t xml:space="preserve"> in da</w:t>
      </w:r>
      <w:r w:rsidR="003F56E3">
        <w:rPr>
          <w:b w:val="0"/>
          <w:sz w:val="22"/>
          <w:szCs w:val="22"/>
        </w:rPr>
        <w:t>ta …/…/…</w:t>
      </w:r>
      <w:r w:rsidR="005268A8">
        <w:rPr>
          <w:b w:val="0"/>
          <w:sz w:val="22"/>
          <w:szCs w:val="22"/>
        </w:rPr>
        <w:t>., mi chiedono di ricevere il sotto esteso atto.</w:t>
      </w:r>
    </w:p>
    <w:p w14:paraId="5BCCAF14" w14:textId="77777777" w:rsidR="00CD6FB3" w:rsidRDefault="00CD6FB3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=======================================</w:t>
      </w:r>
      <w:r w:rsidR="00715A68">
        <w:rPr>
          <w:b w:val="0"/>
          <w:sz w:val="22"/>
          <w:szCs w:val="22"/>
        </w:rPr>
        <w:t>================</w:t>
      </w:r>
      <w:r w:rsidR="00FC2478">
        <w:rPr>
          <w:b w:val="0"/>
          <w:sz w:val="22"/>
          <w:szCs w:val="22"/>
        </w:rPr>
        <w:t>===</w:t>
      </w:r>
      <w:r>
        <w:rPr>
          <w:b w:val="0"/>
          <w:sz w:val="22"/>
          <w:szCs w:val="22"/>
        </w:rPr>
        <w:t xml:space="preserve">        </w:t>
      </w:r>
      <w:r w:rsidR="00F80205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 w:val="0"/>
          <w:sz w:val="22"/>
          <w:szCs w:val="22"/>
        </w:rPr>
        <w:t xml:space="preserve">       </w:t>
      </w:r>
      <w:r w:rsidR="003F4234">
        <w:rPr>
          <w:b w:val="0"/>
          <w:sz w:val="22"/>
          <w:szCs w:val="22"/>
        </w:rPr>
        <w:t xml:space="preserve">                                         </w:t>
      </w:r>
      <w:r w:rsidR="00715A68">
        <w:rPr>
          <w:b w:val="0"/>
          <w:sz w:val="22"/>
          <w:szCs w:val="22"/>
        </w:rPr>
        <w:t xml:space="preserve">  </w:t>
      </w:r>
      <w:r w:rsidR="00F80205">
        <w:rPr>
          <w:b w:val="0"/>
          <w:sz w:val="22"/>
          <w:szCs w:val="22"/>
        </w:rPr>
        <w:t xml:space="preserve">                                                                                             </w:t>
      </w:r>
      <w:r w:rsidR="00F80205">
        <w:rPr>
          <w:sz w:val="22"/>
          <w:szCs w:val="22"/>
        </w:rPr>
        <w:t xml:space="preserve">     </w:t>
      </w:r>
      <w:r w:rsidR="0039159A" w:rsidRPr="0039159A">
        <w:rPr>
          <w:b w:val="0"/>
          <w:sz w:val="22"/>
          <w:szCs w:val="22"/>
        </w:rPr>
        <w:t xml:space="preserve"> </w:t>
      </w:r>
    </w:p>
    <w:p w14:paraId="56657864" w14:textId="77777777" w:rsidR="003B5699" w:rsidRDefault="00F60D6B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</w:t>
      </w:r>
      <w:r w:rsidRPr="00F60D6B">
        <w:rPr>
          <w:sz w:val="22"/>
          <w:szCs w:val="22"/>
        </w:rPr>
        <w:t>PREMESSO CHE</w:t>
      </w:r>
      <w:r>
        <w:rPr>
          <w:b w:val="0"/>
          <w:sz w:val="22"/>
          <w:szCs w:val="22"/>
        </w:rPr>
        <w:t xml:space="preserve">                              </w:t>
      </w:r>
    </w:p>
    <w:p w14:paraId="27C5763E" w14:textId="34F50165" w:rsidR="00946D90" w:rsidRDefault="00F60D6B" w:rsidP="0039159A">
      <w:pPr>
        <w:rPr>
          <w:b w:val="0"/>
          <w:sz w:val="22"/>
          <w:szCs w:val="22"/>
          <w:highlight w:val="yellow"/>
        </w:rPr>
      </w:pPr>
      <w:r w:rsidRPr="00900852">
        <w:rPr>
          <w:b w:val="0"/>
          <w:sz w:val="22"/>
          <w:szCs w:val="22"/>
        </w:rPr>
        <w:t xml:space="preserve">- </w:t>
      </w:r>
      <w:r w:rsidR="0039159A" w:rsidRPr="00900852">
        <w:rPr>
          <w:b w:val="0"/>
          <w:sz w:val="22"/>
          <w:szCs w:val="22"/>
        </w:rPr>
        <w:t xml:space="preserve">con </w:t>
      </w:r>
      <w:r w:rsidR="0039159A" w:rsidRPr="00900852">
        <w:rPr>
          <w:sz w:val="22"/>
          <w:szCs w:val="22"/>
        </w:rPr>
        <w:t>determinazione a contrarre</w:t>
      </w:r>
      <w:r w:rsidR="0039159A" w:rsidRPr="00900852">
        <w:rPr>
          <w:b w:val="0"/>
          <w:sz w:val="22"/>
          <w:szCs w:val="22"/>
        </w:rPr>
        <w:t xml:space="preserve"> assunta dal Dirigente del</w:t>
      </w:r>
      <w:r w:rsidR="00437C8A" w:rsidRPr="00900852">
        <w:rPr>
          <w:b w:val="0"/>
          <w:sz w:val="22"/>
          <w:szCs w:val="22"/>
        </w:rPr>
        <w:t xml:space="preserve"> Settore </w:t>
      </w:r>
      <w:r w:rsidR="00F57FF6" w:rsidRPr="00900852">
        <w:rPr>
          <w:b w:val="0"/>
          <w:sz w:val="22"/>
          <w:szCs w:val="22"/>
        </w:rPr>
        <w:t>8</w:t>
      </w:r>
      <w:r w:rsidR="00437C8A" w:rsidRPr="00900852">
        <w:rPr>
          <w:b w:val="0"/>
          <w:sz w:val="22"/>
          <w:szCs w:val="22"/>
        </w:rPr>
        <w:t xml:space="preserve"> </w:t>
      </w:r>
      <w:r w:rsidR="00F57FF6" w:rsidRPr="00900852">
        <w:rPr>
          <w:b w:val="0"/>
          <w:sz w:val="22"/>
          <w:szCs w:val="22"/>
        </w:rPr>
        <w:t>Cultura, Musei, Biblioteca – Turismo e Sport</w:t>
      </w:r>
      <w:r w:rsidR="0039159A" w:rsidRPr="00900852">
        <w:rPr>
          <w:b w:val="0"/>
          <w:sz w:val="22"/>
          <w:szCs w:val="22"/>
        </w:rPr>
        <w:t xml:space="preserve"> n. … del …/…/… è stata indetta una </w:t>
      </w:r>
      <w:r w:rsidR="0039159A" w:rsidRPr="00900852">
        <w:rPr>
          <w:b w:val="0"/>
          <w:sz w:val="22"/>
          <w:szCs w:val="22"/>
        </w:rPr>
        <w:lastRenderedPageBreak/>
        <w:t xml:space="preserve">procedura </w:t>
      </w:r>
      <w:r w:rsidR="003F56E3" w:rsidRPr="00900852">
        <w:rPr>
          <w:b w:val="0"/>
          <w:sz w:val="22"/>
          <w:szCs w:val="22"/>
        </w:rPr>
        <w:t xml:space="preserve">aperta </w:t>
      </w:r>
      <w:r w:rsidR="0039159A" w:rsidRPr="00900852">
        <w:rPr>
          <w:b w:val="0"/>
          <w:sz w:val="22"/>
          <w:szCs w:val="22"/>
        </w:rPr>
        <w:t>per l’affidamento in oggetto, da aggiudicarsi con il cri</w:t>
      </w:r>
      <w:r w:rsidR="003F56E3" w:rsidRPr="00900852">
        <w:rPr>
          <w:b w:val="0"/>
          <w:sz w:val="22"/>
          <w:szCs w:val="22"/>
        </w:rPr>
        <w:t>terio dell’offerta economicamente più vantaggiosa</w:t>
      </w:r>
      <w:r w:rsidR="0039159A" w:rsidRPr="00900852">
        <w:rPr>
          <w:b w:val="0"/>
          <w:sz w:val="22"/>
          <w:szCs w:val="22"/>
        </w:rPr>
        <w:t xml:space="preserve"> alle condizioni di cui appresso per una durata complessiva di </w:t>
      </w:r>
      <w:r w:rsidR="00900852" w:rsidRPr="00900852">
        <w:rPr>
          <w:b w:val="0"/>
          <w:sz w:val="22"/>
          <w:szCs w:val="22"/>
        </w:rPr>
        <w:t>24 mesi</w:t>
      </w:r>
      <w:r w:rsidR="002E021F" w:rsidRPr="00900852">
        <w:rPr>
          <w:b w:val="0"/>
          <w:sz w:val="22"/>
          <w:szCs w:val="22"/>
        </w:rPr>
        <w:t>, con decorrenza presunta dal 1.</w:t>
      </w:r>
      <w:r w:rsidR="00DC5062">
        <w:rPr>
          <w:b w:val="0"/>
          <w:sz w:val="22"/>
          <w:szCs w:val="22"/>
        </w:rPr>
        <w:t>03</w:t>
      </w:r>
      <w:r w:rsidR="002E021F" w:rsidRPr="00900852">
        <w:rPr>
          <w:b w:val="0"/>
          <w:sz w:val="22"/>
          <w:szCs w:val="22"/>
        </w:rPr>
        <w:t xml:space="preserve">.2024 (o comunque a far data dall’effettivo inizio dell’esecuzione del servizio) e quindi scadenza presunta il </w:t>
      </w:r>
      <w:r w:rsidR="00DC5062">
        <w:rPr>
          <w:b w:val="0"/>
          <w:sz w:val="22"/>
          <w:szCs w:val="22"/>
        </w:rPr>
        <w:t>28</w:t>
      </w:r>
      <w:r w:rsidR="002E021F" w:rsidRPr="00900852">
        <w:rPr>
          <w:b w:val="0"/>
          <w:sz w:val="22"/>
          <w:szCs w:val="22"/>
        </w:rPr>
        <w:t>.</w:t>
      </w:r>
      <w:r w:rsidR="00DC5062">
        <w:rPr>
          <w:b w:val="0"/>
          <w:sz w:val="22"/>
          <w:szCs w:val="22"/>
        </w:rPr>
        <w:t>02</w:t>
      </w:r>
      <w:r w:rsidR="002E021F" w:rsidRPr="00900852">
        <w:rPr>
          <w:b w:val="0"/>
          <w:sz w:val="22"/>
          <w:szCs w:val="22"/>
        </w:rPr>
        <w:t>.</w:t>
      </w:r>
      <w:r w:rsidR="00F57FF6" w:rsidRPr="00900852">
        <w:rPr>
          <w:b w:val="0"/>
          <w:sz w:val="22"/>
          <w:szCs w:val="22"/>
        </w:rPr>
        <w:t>202</w:t>
      </w:r>
      <w:r w:rsidR="00DC5062">
        <w:rPr>
          <w:b w:val="0"/>
          <w:sz w:val="22"/>
          <w:szCs w:val="22"/>
        </w:rPr>
        <w:t>6</w:t>
      </w:r>
      <w:r w:rsidR="002E021F" w:rsidRPr="00900852">
        <w:rPr>
          <w:b w:val="0"/>
          <w:sz w:val="22"/>
          <w:szCs w:val="22"/>
        </w:rPr>
        <w:t xml:space="preserve"> (o data successiva in caso di inizio effettivo posteriore al 1.</w:t>
      </w:r>
      <w:r w:rsidR="00DC5062">
        <w:rPr>
          <w:b w:val="0"/>
          <w:sz w:val="22"/>
          <w:szCs w:val="22"/>
        </w:rPr>
        <w:t>03</w:t>
      </w:r>
      <w:r w:rsidR="002E021F" w:rsidRPr="00900852">
        <w:rPr>
          <w:b w:val="0"/>
          <w:sz w:val="22"/>
          <w:szCs w:val="22"/>
        </w:rPr>
        <w:t>.2024, ferma restando la durata complessiva di cui sopra</w:t>
      </w:r>
      <w:r w:rsidR="00900852" w:rsidRPr="00900852">
        <w:rPr>
          <w:b w:val="0"/>
          <w:sz w:val="22"/>
          <w:szCs w:val="22"/>
        </w:rPr>
        <w:t>)</w:t>
      </w:r>
      <w:r w:rsidR="0039159A" w:rsidRPr="00900852">
        <w:rPr>
          <w:b w:val="0"/>
          <w:sz w:val="22"/>
          <w:szCs w:val="22"/>
        </w:rPr>
        <w:t xml:space="preserve"> e per un importo complessivo presunto di Euro </w:t>
      </w:r>
      <w:r w:rsidR="00DC5062">
        <w:rPr>
          <w:b w:val="0"/>
          <w:sz w:val="22"/>
          <w:szCs w:val="22"/>
        </w:rPr>
        <w:t>302.546,31</w:t>
      </w:r>
      <w:r w:rsidR="0039159A" w:rsidRPr="00900852">
        <w:rPr>
          <w:b w:val="0"/>
          <w:sz w:val="22"/>
          <w:szCs w:val="22"/>
        </w:rPr>
        <w:t xml:space="preserve"> più IVA;</w:t>
      </w:r>
    </w:p>
    <w:p w14:paraId="316E6486" w14:textId="7A954B7E" w:rsidR="00900852" w:rsidRPr="00833CDE" w:rsidRDefault="00AB30FF" w:rsidP="00900852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- con </w:t>
      </w:r>
      <w:r w:rsidRPr="00900852">
        <w:rPr>
          <w:b w:val="0"/>
          <w:sz w:val="22"/>
          <w:szCs w:val="22"/>
        </w:rPr>
        <w:t xml:space="preserve">il </w:t>
      </w:r>
      <w:proofErr w:type="gramStart"/>
      <w:r w:rsidRPr="00900852">
        <w:rPr>
          <w:b w:val="0"/>
          <w:sz w:val="22"/>
          <w:szCs w:val="22"/>
        </w:rPr>
        <w:t>predetto</w:t>
      </w:r>
      <w:proofErr w:type="gramEnd"/>
      <w:r w:rsidRPr="00900852">
        <w:rPr>
          <w:b w:val="0"/>
          <w:sz w:val="22"/>
          <w:szCs w:val="22"/>
        </w:rPr>
        <w:t xml:space="preserve"> provvedimento sono stati approvati il capitolato speciale d’appalto, </w:t>
      </w:r>
      <w:r w:rsidR="00900852" w:rsidRPr="00900852">
        <w:rPr>
          <w:b w:val="0"/>
          <w:sz w:val="22"/>
          <w:szCs w:val="22"/>
        </w:rPr>
        <w:t>schema del contratto in forma pubblica amministrativa e modalità elettronica; relazione tecnica illustrativa; scheda dati identificativi della procedura di gara; criteri di valutazione; patto integrità;</w:t>
      </w:r>
    </w:p>
    <w:p w14:paraId="60873324" w14:textId="5C1E4CF0" w:rsidR="00F00B98" w:rsidRDefault="00946D90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- </w:t>
      </w:r>
      <w:r w:rsidR="0039159A" w:rsidRPr="0039159A">
        <w:rPr>
          <w:b w:val="0"/>
          <w:sz w:val="22"/>
          <w:szCs w:val="22"/>
        </w:rPr>
        <w:t xml:space="preserve">con </w:t>
      </w:r>
      <w:r w:rsidR="0039159A" w:rsidRPr="003B5699">
        <w:rPr>
          <w:sz w:val="22"/>
          <w:szCs w:val="22"/>
        </w:rPr>
        <w:t>determinazione dirigenziale</w:t>
      </w:r>
      <w:r w:rsidR="0039159A" w:rsidRPr="0039159A">
        <w:rPr>
          <w:b w:val="0"/>
          <w:sz w:val="22"/>
          <w:szCs w:val="22"/>
        </w:rPr>
        <w:t xml:space="preserve"> n. …. del…/…/… si è deciso di affidare il servizio in oggetto a </w:t>
      </w:r>
      <w:r w:rsidR="003B5699">
        <w:rPr>
          <w:b w:val="0"/>
          <w:sz w:val="22"/>
          <w:szCs w:val="22"/>
        </w:rPr>
        <w:t>……………</w:t>
      </w:r>
      <w:r w:rsidR="0039159A" w:rsidRPr="0039159A">
        <w:rPr>
          <w:b w:val="0"/>
          <w:sz w:val="22"/>
          <w:szCs w:val="22"/>
        </w:rPr>
        <w:t>…</w:t>
      </w:r>
      <w:r w:rsidR="00AB30FF">
        <w:rPr>
          <w:b w:val="0"/>
          <w:sz w:val="22"/>
          <w:szCs w:val="22"/>
        </w:rPr>
        <w:t xml:space="preserve"> che ha offerto un ribasso sull’importo a base di gara di</w:t>
      </w:r>
      <w:proofErr w:type="gramStart"/>
      <w:r w:rsidR="00AB30FF">
        <w:rPr>
          <w:b w:val="0"/>
          <w:sz w:val="22"/>
          <w:szCs w:val="22"/>
        </w:rPr>
        <w:t xml:space="preserve"> ….</w:t>
      </w:r>
      <w:proofErr w:type="gramEnd"/>
      <w:r w:rsidR="00AB30FF">
        <w:rPr>
          <w:b w:val="0"/>
          <w:sz w:val="22"/>
          <w:szCs w:val="22"/>
        </w:rPr>
        <w:t>.%</w:t>
      </w:r>
      <w:r w:rsidR="0039159A" w:rsidRPr="0039159A">
        <w:rPr>
          <w:b w:val="0"/>
          <w:sz w:val="22"/>
          <w:szCs w:val="22"/>
        </w:rPr>
        <w:t xml:space="preserve">; </w:t>
      </w:r>
      <w:r w:rsidR="003B5699">
        <w:rPr>
          <w:b w:val="0"/>
          <w:sz w:val="22"/>
          <w:szCs w:val="22"/>
        </w:rPr>
        <w:t xml:space="preserve">                                                                                       </w:t>
      </w:r>
      <w:r w:rsidR="0039159A" w:rsidRPr="0039159A">
        <w:rPr>
          <w:b w:val="0"/>
          <w:sz w:val="22"/>
          <w:szCs w:val="22"/>
        </w:rPr>
        <w:t xml:space="preserve">- attraverso collegamento con Banca Dati Nazionale Unica della documentazione antimafia, è stata rilasciata in data </w:t>
      </w:r>
      <w:r w:rsidR="003B5699">
        <w:rPr>
          <w:b w:val="0"/>
          <w:sz w:val="22"/>
          <w:szCs w:val="22"/>
        </w:rPr>
        <w:t xml:space="preserve">…/…/… </w:t>
      </w:r>
      <w:r w:rsidR="0039159A" w:rsidRPr="0039159A">
        <w:rPr>
          <w:b w:val="0"/>
          <w:sz w:val="22"/>
          <w:szCs w:val="22"/>
        </w:rPr>
        <w:t xml:space="preserve">comunicazione antimafia liberatoria a favore del </w:t>
      </w:r>
      <w:r w:rsidR="003B5699">
        <w:rPr>
          <w:b w:val="0"/>
          <w:sz w:val="22"/>
          <w:szCs w:val="22"/>
        </w:rPr>
        <w:t>………………….</w:t>
      </w:r>
      <w:r w:rsidR="0039159A" w:rsidRPr="0039159A">
        <w:rPr>
          <w:b w:val="0"/>
          <w:sz w:val="22"/>
          <w:szCs w:val="22"/>
        </w:rPr>
        <w:t xml:space="preserve"> e dei relativi soggetti di cui all’art. 85 del d.lgs. 159/2011; </w:t>
      </w:r>
      <w:r w:rsidR="003B5699">
        <w:rPr>
          <w:b w:val="0"/>
          <w:sz w:val="22"/>
          <w:szCs w:val="22"/>
        </w:rPr>
        <w:t xml:space="preserve">                                                                                        </w:t>
      </w:r>
    </w:p>
    <w:p w14:paraId="4F8A6641" w14:textId="43A9E599" w:rsidR="00DA61E0" w:rsidRDefault="0039159A" w:rsidP="0039159A">
      <w:pPr>
        <w:rPr>
          <w:b w:val="0"/>
          <w:sz w:val="22"/>
          <w:szCs w:val="22"/>
        </w:rPr>
      </w:pPr>
      <w:r w:rsidRPr="002E021F">
        <w:rPr>
          <w:b w:val="0"/>
          <w:sz w:val="22"/>
          <w:szCs w:val="22"/>
        </w:rPr>
        <w:t>- nelle more della stipula del contratto, con determinazione n. … del …</w:t>
      </w:r>
      <w:r w:rsidR="00F00B98" w:rsidRPr="002E021F">
        <w:rPr>
          <w:b w:val="0"/>
          <w:sz w:val="22"/>
          <w:szCs w:val="22"/>
        </w:rPr>
        <w:t>/…/…</w:t>
      </w:r>
      <w:r w:rsidRPr="002E021F">
        <w:rPr>
          <w:b w:val="0"/>
          <w:sz w:val="22"/>
          <w:szCs w:val="22"/>
        </w:rPr>
        <w:t xml:space="preserve"> </w:t>
      </w:r>
      <w:r w:rsidR="003F56E3" w:rsidRPr="002E021F">
        <w:rPr>
          <w:b w:val="0"/>
          <w:sz w:val="22"/>
          <w:szCs w:val="22"/>
        </w:rPr>
        <w:t xml:space="preserve">    </w:t>
      </w:r>
      <w:r w:rsidRPr="002E021F">
        <w:rPr>
          <w:b w:val="0"/>
          <w:sz w:val="22"/>
          <w:szCs w:val="22"/>
        </w:rPr>
        <w:t xml:space="preserve">è stata disposta l’esecuzione anticipata del servizio, ai sensi dell’art. 17, </w:t>
      </w:r>
      <w:r w:rsidRPr="002E021F">
        <w:rPr>
          <w:b w:val="0"/>
          <w:sz w:val="22"/>
          <w:szCs w:val="22"/>
        </w:rPr>
        <w:lastRenderedPageBreak/>
        <w:t>commi 8 e 9, del d.lgs. 36/2023;</w:t>
      </w:r>
      <w:r w:rsidRPr="0039159A">
        <w:rPr>
          <w:b w:val="0"/>
          <w:sz w:val="22"/>
          <w:szCs w:val="22"/>
        </w:rPr>
        <w:t xml:space="preserve"> </w:t>
      </w:r>
    </w:p>
    <w:p w14:paraId="0B81BAA9" w14:textId="77777777" w:rsidR="00E81D2C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Tutto ciò premesso e confermato tra le parti sopra indicate, che forma parte integrante e sostanziale del presente contratto, </w:t>
      </w:r>
      <w:r w:rsidR="00E81D2C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D17D70">
        <w:rPr>
          <w:sz w:val="22"/>
          <w:szCs w:val="22"/>
        </w:rPr>
        <w:t>SI CONVIENE E SI STIPULA QUANTO SEGUE</w:t>
      </w:r>
      <w:r w:rsidRPr="0039159A">
        <w:rPr>
          <w:b w:val="0"/>
          <w:sz w:val="22"/>
          <w:szCs w:val="22"/>
        </w:rPr>
        <w:t xml:space="preserve"> </w:t>
      </w:r>
      <w:r w:rsidR="00E81D2C">
        <w:rPr>
          <w:b w:val="0"/>
          <w:sz w:val="22"/>
          <w:szCs w:val="22"/>
        </w:rPr>
        <w:t xml:space="preserve">                                    </w:t>
      </w:r>
    </w:p>
    <w:p w14:paraId="0AE2A038" w14:textId="2E9B45AD" w:rsidR="00E81D2C" w:rsidRDefault="00E81D2C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</w:t>
      </w:r>
      <w:r w:rsidR="0039159A" w:rsidRPr="00D17D70">
        <w:rPr>
          <w:sz w:val="22"/>
          <w:szCs w:val="22"/>
        </w:rPr>
        <w:t xml:space="preserve">ART. </w:t>
      </w:r>
      <w:r w:rsidR="0039159A" w:rsidRPr="00900852">
        <w:rPr>
          <w:sz w:val="22"/>
          <w:szCs w:val="22"/>
        </w:rPr>
        <w:t>1 -</w:t>
      </w:r>
      <w:r w:rsidR="0039159A" w:rsidRPr="00900852">
        <w:rPr>
          <w:b w:val="0"/>
          <w:sz w:val="22"/>
          <w:szCs w:val="22"/>
        </w:rPr>
        <w:t xml:space="preserve"> </w:t>
      </w:r>
      <w:r w:rsidR="0039159A" w:rsidRPr="00900852">
        <w:rPr>
          <w:sz w:val="22"/>
          <w:szCs w:val="22"/>
        </w:rPr>
        <w:t>Oggetto</w:t>
      </w:r>
      <w:r w:rsidR="0039159A" w:rsidRPr="00900852">
        <w:rPr>
          <w:b w:val="0"/>
          <w:sz w:val="22"/>
          <w:szCs w:val="22"/>
        </w:rPr>
        <w:t xml:space="preserve"> </w:t>
      </w:r>
      <w:r w:rsidR="00833CDE" w:rsidRPr="00900852">
        <w:rPr>
          <w:sz w:val="22"/>
          <w:szCs w:val="22"/>
        </w:rPr>
        <w:t>dell’appalto</w:t>
      </w:r>
      <w:r w:rsidR="00833CDE" w:rsidRPr="0039159A">
        <w:rPr>
          <w:b w:val="0"/>
          <w:sz w:val="22"/>
          <w:szCs w:val="22"/>
        </w:rPr>
        <w:t xml:space="preserve"> </w:t>
      </w:r>
    </w:p>
    <w:p w14:paraId="4FA5C654" w14:textId="18BA1109" w:rsidR="00AB30FF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Il </w:t>
      </w:r>
      <w:r w:rsidR="00AB30FF">
        <w:rPr>
          <w:b w:val="0"/>
          <w:sz w:val="22"/>
          <w:szCs w:val="22"/>
        </w:rPr>
        <w:t xml:space="preserve">contratto ha ad oggetto </w:t>
      </w:r>
      <w:r w:rsidR="00AB30FF" w:rsidRPr="00AB30FF">
        <w:rPr>
          <w:b w:val="0"/>
          <w:sz w:val="22"/>
          <w:szCs w:val="22"/>
        </w:rPr>
        <w:t xml:space="preserve">lo svolgimento </w:t>
      </w:r>
      <w:r w:rsidR="00740F0E">
        <w:rPr>
          <w:b w:val="0"/>
          <w:sz w:val="22"/>
          <w:szCs w:val="22"/>
        </w:rPr>
        <w:t xml:space="preserve">del </w:t>
      </w:r>
      <w:r w:rsidR="00740F0E" w:rsidRPr="00740F0E">
        <w:rPr>
          <w:b w:val="0"/>
          <w:sz w:val="22"/>
          <w:szCs w:val="22"/>
        </w:rPr>
        <w:t xml:space="preserve">servizio di informazione ed accoglienza turistica presso due uffici di informazione turistica presenti in città, al Broletto e alla Stazione Centrale </w:t>
      </w:r>
      <w:proofErr w:type="spellStart"/>
      <w:proofErr w:type="gramStart"/>
      <w:r w:rsidR="00740F0E" w:rsidRPr="00740F0E">
        <w:rPr>
          <w:b w:val="0"/>
          <w:sz w:val="22"/>
          <w:szCs w:val="22"/>
        </w:rPr>
        <w:t>S.Giovanni</w:t>
      </w:r>
      <w:proofErr w:type="spellEnd"/>
      <w:proofErr w:type="gramEnd"/>
      <w:r w:rsidR="00740F0E">
        <w:rPr>
          <w:b w:val="0"/>
          <w:sz w:val="22"/>
          <w:szCs w:val="22"/>
        </w:rPr>
        <w:t xml:space="preserve">, </w:t>
      </w:r>
      <w:r w:rsidR="00AB30FF" w:rsidRPr="00AB30FF">
        <w:rPr>
          <w:b w:val="0"/>
          <w:sz w:val="22"/>
          <w:szCs w:val="22"/>
        </w:rPr>
        <w:t>descritt</w:t>
      </w:r>
      <w:r w:rsidR="00740F0E">
        <w:rPr>
          <w:b w:val="0"/>
          <w:sz w:val="22"/>
          <w:szCs w:val="22"/>
        </w:rPr>
        <w:t>o</w:t>
      </w:r>
      <w:r w:rsidR="00AB30FF" w:rsidRPr="00AB30FF">
        <w:rPr>
          <w:b w:val="0"/>
          <w:sz w:val="22"/>
          <w:szCs w:val="22"/>
        </w:rPr>
        <w:t xml:space="preserve"> nell’Allegato 1 del</w:t>
      </w:r>
      <w:r w:rsidR="00AB30FF">
        <w:rPr>
          <w:b w:val="0"/>
          <w:sz w:val="22"/>
          <w:szCs w:val="22"/>
        </w:rPr>
        <w:t xml:space="preserve"> </w:t>
      </w:r>
      <w:r w:rsidR="00AB30FF" w:rsidRPr="00AB30FF">
        <w:rPr>
          <w:b w:val="0"/>
          <w:sz w:val="22"/>
          <w:szCs w:val="22"/>
        </w:rPr>
        <w:t>capitolato</w:t>
      </w:r>
      <w:r w:rsidR="00AB30FF">
        <w:rPr>
          <w:b w:val="0"/>
          <w:sz w:val="22"/>
          <w:szCs w:val="22"/>
        </w:rPr>
        <w:t xml:space="preserve"> speciale d’appalto cui si rinvia per ogni ulteriore dettaglio</w:t>
      </w:r>
      <w:r w:rsidR="00AB30FF" w:rsidRPr="00AB30FF">
        <w:rPr>
          <w:b w:val="0"/>
          <w:sz w:val="22"/>
          <w:szCs w:val="22"/>
        </w:rPr>
        <w:t>.</w:t>
      </w:r>
    </w:p>
    <w:p w14:paraId="6935C09A" w14:textId="0FACFD87" w:rsidR="00AB30FF" w:rsidRDefault="00AB30FF" w:rsidP="008B0CFE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</w:t>
      </w:r>
      <w:r w:rsidRPr="00D17D70">
        <w:rPr>
          <w:sz w:val="22"/>
          <w:szCs w:val="22"/>
        </w:rPr>
        <w:t xml:space="preserve">ART. </w:t>
      </w:r>
      <w:r>
        <w:rPr>
          <w:sz w:val="22"/>
          <w:szCs w:val="22"/>
        </w:rPr>
        <w:t>2</w:t>
      </w:r>
      <w:r w:rsidRPr="00D17D7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39159A"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Importo del contratto</w:t>
      </w:r>
      <w:r w:rsidRPr="0039159A">
        <w:rPr>
          <w:b w:val="0"/>
          <w:sz w:val="22"/>
          <w:szCs w:val="22"/>
        </w:rPr>
        <w:t xml:space="preserve"> </w:t>
      </w:r>
    </w:p>
    <w:p w14:paraId="7B891B40" w14:textId="668680B6" w:rsidR="00AB30FF" w:rsidRDefault="00AE5126" w:rsidP="008B0CFE">
      <w:pPr>
        <w:rPr>
          <w:b w:val="0"/>
          <w:sz w:val="22"/>
          <w:szCs w:val="22"/>
        </w:rPr>
      </w:pPr>
      <w:r w:rsidRPr="00946D90">
        <w:rPr>
          <w:b w:val="0"/>
          <w:sz w:val="22"/>
          <w:szCs w:val="22"/>
        </w:rPr>
        <w:t>Il corrispettivo del servizio è determinato d</w:t>
      </w:r>
      <w:r w:rsidR="00AB30FF">
        <w:rPr>
          <w:b w:val="0"/>
          <w:sz w:val="22"/>
          <w:szCs w:val="22"/>
        </w:rPr>
        <w:t xml:space="preserve">all’importo a  base di gara pari ad € </w:t>
      </w:r>
      <w:r w:rsidR="00740F0E">
        <w:rPr>
          <w:b w:val="0"/>
          <w:sz w:val="22"/>
          <w:szCs w:val="22"/>
        </w:rPr>
        <w:t>302.546,31</w:t>
      </w:r>
      <w:r w:rsidRPr="00946D90">
        <w:rPr>
          <w:b w:val="0"/>
          <w:sz w:val="22"/>
          <w:szCs w:val="22"/>
        </w:rPr>
        <w:t xml:space="preserve"> </w:t>
      </w:r>
      <w:r w:rsidR="00AB30FF">
        <w:rPr>
          <w:b w:val="0"/>
          <w:sz w:val="22"/>
          <w:szCs w:val="22"/>
        </w:rPr>
        <w:t>detratto il ribasso offerto pari al …. % escluso Iva.</w:t>
      </w:r>
    </w:p>
    <w:p w14:paraId="4CF0C040" w14:textId="58662F0B" w:rsidR="00707A6D" w:rsidRPr="00707A6D" w:rsidRDefault="00707A6D" w:rsidP="0039159A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</w:t>
      </w:r>
      <w:r w:rsidR="0039159A" w:rsidRPr="00707A6D">
        <w:rPr>
          <w:sz w:val="22"/>
          <w:szCs w:val="22"/>
        </w:rPr>
        <w:t xml:space="preserve">ART. </w:t>
      </w:r>
      <w:r w:rsidR="00AB30FF">
        <w:rPr>
          <w:sz w:val="22"/>
          <w:szCs w:val="22"/>
        </w:rPr>
        <w:t>3</w:t>
      </w:r>
      <w:r w:rsidR="0039159A" w:rsidRPr="00707A6D">
        <w:rPr>
          <w:sz w:val="22"/>
          <w:szCs w:val="22"/>
        </w:rPr>
        <w:t xml:space="preserve"> - Documenti contrattuali e tecnici disciplinanti l</w:t>
      </w:r>
      <w:r w:rsidR="00AB30FF">
        <w:rPr>
          <w:sz w:val="22"/>
          <w:szCs w:val="22"/>
        </w:rPr>
        <w:t>’appalto</w:t>
      </w:r>
    </w:p>
    <w:p w14:paraId="0822B455" w14:textId="20D22946" w:rsidR="00AB30FF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Il servizio viene affidato ed accettato sotto l’osservanza piena ed inscindibile delle condizioni e delle modalità contenute nel presente contratto</w:t>
      </w:r>
      <w:r w:rsidR="00AB30FF">
        <w:rPr>
          <w:b w:val="0"/>
          <w:sz w:val="22"/>
          <w:szCs w:val="22"/>
        </w:rPr>
        <w:t>, del capitolato speciale d’appalto approvato con Determinazione a contrarre n…. del …e nell’offerta presentata dal concorrente in sede di gara; documenti tutti da intendersi parte integrante e sostanziale del presente contratto anche se ad esso non materialmente allegato.</w:t>
      </w:r>
      <w:r w:rsidRPr="0039159A">
        <w:rPr>
          <w:b w:val="0"/>
          <w:sz w:val="22"/>
          <w:szCs w:val="22"/>
        </w:rPr>
        <w:t xml:space="preserve"> </w:t>
      </w:r>
    </w:p>
    <w:p w14:paraId="3363B842" w14:textId="61153325" w:rsidR="00C02617" w:rsidRDefault="00493C9E" w:rsidP="00251738">
      <w:pPr>
        <w:jc w:val="center"/>
        <w:rPr>
          <w:b w:val="0"/>
          <w:sz w:val="22"/>
          <w:szCs w:val="22"/>
        </w:rPr>
      </w:pPr>
      <w:r w:rsidRPr="0058371E">
        <w:rPr>
          <w:sz w:val="22"/>
          <w:szCs w:val="22"/>
        </w:rPr>
        <w:t>ART. 4</w:t>
      </w:r>
      <w:r w:rsidR="0039159A" w:rsidRPr="0058371E">
        <w:rPr>
          <w:sz w:val="22"/>
          <w:szCs w:val="22"/>
        </w:rPr>
        <w:t xml:space="preserve"> </w:t>
      </w:r>
      <w:r w:rsidR="0058371E" w:rsidRPr="0058371E">
        <w:rPr>
          <w:sz w:val="22"/>
          <w:szCs w:val="22"/>
        </w:rPr>
        <w:t>-</w:t>
      </w:r>
      <w:r w:rsidRPr="0058371E">
        <w:rPr>
          <w:sz w:val="22"/>
          <w:szCs w:val="22"/>
        </w:rPr>
        <w:t xml:space="preserve"> Garanzia definitiva</w:t>
      </w:r>
    </w:p>
    <w:p w14:paraId="13A09764" w14:textId="77777777" w:rsidR="002E2967" w:rsidRDefault="009430E5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Il C</w:t>
      </w:r>
      <w:r w:rsidR="0039159A" w:rsidRPr="0039159A">
        <w:rPr>
          <w:b w:val="0"/>
          <w:sz w:val="22"/>
          <w:szCs w:val="22"/>
        </w:rPr>
        <w:t xml:space="preserve">oncessionario, a garanzia degli obblighi assunti con il presente contratto, </w:t>
      </w:r>
      <w:r w:rsidR="0039159A" w:rsidRPr="0039159A">
        <w:rPr>
          <w:b w:val="0"/>
          <w:sz w:val="22"/>
          <w:szCs w:val="22"/>
        </w:rPr>
        <w:lastRenderedPageBreak/>
        <w:t xml:space="preserve">ha prestato la garanzia di € _____ (euro _________ virgola ______) mediante la polizza fideiussoria Serie n. ______ rilasciata a _____, in data ______ da _____, Agenzia di ____. </w:t>
      </w:r>
    </w:p>
    <w:p w14:paraId="12DCA1E3" w14:textId="77777777" w:rsidR="00AD3963" w:rsidRPr="00AD3963" w:rsidRDefault="00AD3963" w:rsidP="0039159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 w:rsidR="0039159A" w:rsidRPr="00AD3963">
        <w:rPr>
          <w:sz w:val="22"/>
          <w:szCs w:val="22"/>
        </w:rPr>
        <w:t>ART. 5 - Polizza assicurativa</w:t>
      </w:r>
    </w:p>
    <w:p w14:paraId="353B2AAD" w14:textId="2A05C6C2" w:rsidR="003903FF" w:rsidRDefault="009430E5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Si dà atto che il C</w:t>
      </w:r>
      <w:r w:rsidR="0039159A" w:rsidRPr="0039159A">
        <w:rPr>
          <w:b w:val="0"/>
          <w:sz w:val="22"/>
          <w:szCs w:val="22"/>
        </w:rPr>
        <w:t>oncessionario, a copertura dei rischi di cui all’art. 1</w:t>
      </w:r>
      <w:r w:rsidR="00AB30FF">
        <w:rPr>
          <w:b w:val="0"/>
          <w:sz w:val="22"/>
          <w:szCs w:val="22"/>
        </w:rPr>
        <w:t>0</w:t>
      </w:r>
      <w:r w:rsidR="0039159A" w:rsidRPr="0039159A">
        <w:rPr>
          <w:b w:val="0"/>
          <w:sz w:val="22"/>
          <w:szCs w:val="22"/>
        </w:rPr>
        <w:t xml:space="preserve"> del citato capitolato, ha stipulato con la ________, agenzia di ______, le polizze come da seguente dettaglio: - polizza RCT n. _________ emessa in data _____e valida sino al…, per un importo garantito pari ad €</w:t>
      </w:r>
      <w:proofErr w:type="gramStart"/>
      <w:r w:rsidR="0039159A" w:rsidRPr="0039159A">
        <w:rPr>
          <w:b w:val="0"/>
          <w:sz w:val="22"/>
          <w:szCs w:val="22"/>
        </w:rPr>
        <w:t xml:space="preserve"> ….</w:t>
      </w:r>
      <w:proofErr w:type="gramEnd"/>
      <w:r w:rsidR="0039159A" w:rsidRPr="0039159A">
        <w:rPr>
          <w:b w:val="0"/>
          <w:sz w:val="22"/>
          <w:szCs w:val="22"/>
        </w:rPr>
        <w:t xml:space="preserve">; </w:t>
      </w:r>
      <w:r w:rsidR="00AD3963">
        <w:rPr>
          <w:b w:val="0"/>
          <w:sz w:val="22"/>
          <w:szCs w:val="22"/>
        </w:rPr>
        <w:t xml:space="preserve">                                                                                       </w:t>
      </w:r>
    </w:p>
    <w:p w14:paraId="39E104F1" w14:textId="4D14FF18" w:rsidR="00AD3963" w:rsidRDefault="003903FF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</w:t>
      </w:r>
      <w:r w:rsidR="009430E5">
        <w:rPr>
          <w:sz w:val="22"/>
          <w:szCs w:val="22"/>
        </w:rPr>
        <w:t>ART. 6 - Domicilio del</w:t>
      </w:r>
      <w:r w:rsidR="00AB30FF">
        <w:rPr>
          <w:sz w:val="22"/>
          <w:szCs w:val="22"/>
        </w:rPr>
        <w:t>l’appaltatore</w:t>
      </w:r>
      <w:r w:rsidR="0039159A" w:rsidRPr="00AD3963">
        <w:rPr>
          <w:sz w:val="22"/>
          <w:szCs w:val="22"/>
        </w:rPr>
        <w:t xml:space="preserve"> e comunicazioni</w:t>
      </w:r>
      <w:r w:rsidR="0039159A" w:rsidRPr="0039159A">
        <w:rPr>
          <w:b w:val="0"/>
          <w:sz w:val="22"/>
          <w:szCs w:val="22"/>
        </w:rPr>
        <w:t xml:space="preserve"> </w:t>
      </w:r>
      <w:r w:rsidR="00AD3963">
        <w:rPr>
          <w:b w:val="0"/>
          <w:sz w:val="22"/>
          <w:szCs w:val="22"/>
        </w:rPr>
        <w:t xml:space="preserve">                             </w:t>
      </w:r>
    </w:p>
    <w:p w14:paraId="08876014" w14:textId="77777777" w:rsidR="003903FF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Agli effe</w:t>
      </w:r>
      <w:r w:rsidR="009430E5">
        <w:rPr>
          <w:b w:val="0"/>
          <w:sz w:val="22"/>
          <w:szCs w:val="22"/>
        </w:rPr>
        <w:t>tti del presente contratto, il C</w:t>
      </w:r>
      <w:r w:rsidRPr="0039159A">
        <w:rPr>
          <w:b w:val="0"/>
          <w:sz w:val="22"/>
          <w:szCs w:val="22"/>
        </w:rPr>
        <w:t>oncessionario elegge domicilio</w:t>
      </w:r>
      <w:r w:rsidR="003F4234">
        <w:rPr>
          <w:b w:val="0"/>
          <w:sz w:val="22"/>
          <w:szCs w:val="22"/>
        </w:rPr>
        <w:t xml:space="preserve"> presso la sede del Comune di Como</w:t>
      </w:r>
      <w:r w:rsidRPr="0039159A">
        <w:rPr>
          <w:b w:val="0"/>
          <w:sz w:val="22"/>
          <w:szCs w:val="22"/>
        </w:rPr>
        <w:t xml:space="preserve">. Le parti concordano che le comunicazioni avvengano ai seguenti indirizzi di posta elettronica certificata: </w:t>
      </w:r>
    </w:p>
    <w:p w14:paraId="4C7DA087" w14:textId="77777777" w:rsidR="003903FF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- per il Comune di Como: …</w:t>
      </w:r>
      <w:r w:rsidR="003903FF">
        <w:rPr>
          <w:b w:val="0"/>
          <w:sz w:val="22"/>
          <w:szCs w:val="22"/>
        </w:rPr>
        <w:t>…………………;</w:t>
      </w:r>
      <w:r w:rsidRPr="0039159A">
        <w:rPr>
          <w:b w:val="0"/>
          <w:sz w:val="22"/>
          <w:szCs w:val="22"/>
        </w:rPr>
        <w:t xml:space="preserve"> </w:t>
      </w:r>
    </w:p>
    <w:p w14:paraId="0A843CE7" w14:textId="77777777" w:rsidR="00E40182" w:rsidRDefault="009430E5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per il C</w:t>
      </w:r>
      <w:r w:rsidR="0039159A" w:rsidRPr="0039159A">
        <w:rPr>
          <w:b w:val="0"/>
          <w:sz w:val="22"/>
          <w:szCs w:val="22"/>
        </w:rPr>
        <w:t xml:space="preserve">oncessionario: </w:t>
      </w:r>
      <w:r w:rsidR="003903FF">
        <w:rPr>
          <w:b w:val="0"/>
          <w:sz w:val="22"/>
          <w:szCs w:val="22"/>
        </w:rPr>
        <w:t>………………………</w:t>
      </w:r>
      <w:r w:rsidR="0039159A" w:rsidRPr="0039159A">
        <w:rPr>
          <w:b w:val="0"/>
          <w:sz w:val="22"/>
          <w:szCs w:val="22"/>
        </w:rPr>
        <w:t xml:space="preserve"> </w:t>
      </w:r>
    </w:p>
    <w:p w14:paraId="0E2125F0" w14:textId="77777777" w:rsidR="00E40182" w:rsidRPr="00E40182" w:rsidRDefault="00E40182" w:rsidP="0039159A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</w:t>
      </w:r>
      <w:r w:rsidR="0039159A" w:rsidRPr="00E40182">
        <w:rPr>
          <w:sz w:val="22"/>
          <w:szCs w:val="22"/>
        </w:rPr>
        <w:t xml:space="preserve">ART. 7 - Pagamenti </w:t>
      </w:r>
    </w:p>
    <w:p w14:paraId="28B92E9F" w14:textId="77777777" w:rsidR="002F1A21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I pagamenti saranno effettuati mediante mandato di pagamento che ordini al tesoriere comunale di provvedere con la seguente modalità: </w:t>
      </w:r>
    </w:p>
    <w:p w14:paraId="633E59B5" w14:textId="77777777" w:rsidR="00E40182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- bonifico sul c/c bancario n. _____ presso </w:t>
      </w:r>
      <w:r w:rsidR="00EB0B43">
        <w:rPr>
          <w:b w:val="0"/>
          <w:sz w:val="22"/>
          <w:szCs w:val="22"/>
        </w:rPr>
        <w:t xml:space="preserve">la </w:t>
      </w:r>
      <w:r w:rsidRPr="0039159A">
        <w:rPr>
          <w:b w:val="0"/>
          <w:sz w:val="22"/>
          <w:szCs w:val="22"/>
        </w:rPr>
        <w:t>Banca ___</w:t>
      </w:r>
      <w:r w:rsidR="00EB0B43">
        <w:rPr>
          <w:b w:val="0"/>
          <w:sz w:val="22"/>
          <w:szCs w:val="22"/>
        </w:rPr>
        <w:t>__, filiale</w:t>
      </w:r>
      <w:r w:rsidR="009430E5">
        <w:rPr>
          <w:b w:val="0"/>
          <w:sz w:val="22"/>
          <w:szCs w:val="22"/>
        </w:rPr>
        <w:t xml:space="preserve"> di ____, intestato al C</w:t>
      </w:r>
      <w:r w:rsidRPr="0039159A">
        <w:rPr>
          <w:b w:val="0"/>
          <w:sz w:val="22"/>
          <w:szCs w:val="22"/>
        </w:rPr>
        <w:t xml:space="preserve">oncessionario. </w:t>
      </w:r>
    </w:p>
    <w:p w14:paraId="6A046DB0" w14:textId="77777777" w:rsidR="00F11082" w:rsidRPr="00F11082" w:rsidRDefault="00F11082" w:rsidP="0039159A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</w:t>
      </w:r>
      <w:r w:rsidR="0039159A" w:rsidRPr="00F11082">
        <w:rPr>
          <w:sz w:val="22"/>
          <w:szCs w:val="22"/>
        </w:rPr>
        <w:t xml:space="preserve">ART. 8 - Tracciabilità dei flussi finanziari </w:t>
      </w:r>
    </w:p>
    <w:p w14:paraId="46F0D938" w14:textId="77777777" w:rsidR="0039131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Ai sensi e per gli effetti di cui all’art. 3, comma 8, della legge 13 agosto 2010, </w:t>
      </w:r>
      <w:r w:rsidRPr="0039159A">
        <w:rPr>
          <w:b w:val="0"/>
          <w:sz w:val="22"/>
          <w:szCs w:val="22"/>
        </w:rPr>
        <w:lastRenderedPageBreak/>
        <w:t xml:space="preserve">n. 136: </w:t>
      </w:r>
    </w:p>
    <w:p w14:paraId="20CA22D8" w14:textId="77777777" w:rsidR="0039131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- con la sottoscriz</w:t>
      </w:r>
      <w:r w:rsidR="009430E5">
        <w:rPr>
          <w:b w:val="0"/>
          <w:sz w:val="22"/>
          <w:szCs w:val="22"/>
        </w:rPr>
        <w:t>ione del presente contratto il C</w:t>
      </w:r>
      <w:r w:rsidRPr="0039159A">
        <w:rPr>
          <w:b w:val="0"/>
          <w:sz w:val="22"/>
          <w:szCs w:val="22"/>
        </w:rPr>
        <w:t xml:space="preserve">oncessionario assume tutti gli obblighi, nessuno escluso, di tracciabilità dei flussi finanziari previsti dalla citata legge n. 136/2010; </w:t>
      </w:r>
    </w:p>
    <w:p w14:paraId="05A788B9" w14:textId="77777777" w:rsidR="003F52D0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- il presente contratto è da intendersi risolto espressamente in tutti i casi in cui le transazioni disciplinate dalla legge n. 136/2010 vengano eseguite senza avvalersi di banche o della società Poste italiane S.p.A.. </w:t>
      </w:r>
    </w:p>
    <w:p w14:paraId="0734C2EE" w14:textId="77777777" w:rsidR="003F52D0" w:rsidRDefault="003F52D0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</w:t>
      </w:r>
      <w:r w:rsidR="0039159A" w:rsidRPr="003F52D0">
        <w:rPr>
          <w:sz w:val="22"/>
          <w:szCs w:val="22"/>
        </w:rPr>
        <w:t>ART. 9 - Divieto art. 53,</w:t>
      </w:r>
      <w:r w:rsidR="0039159A" w:rsidRPr="0039159A">
        <w:rPr>
          <w:b w:val="0"/>
          <w:sz w:val="22"/>
          <w:szCs w:val="22"/>
        </w:rPr>
        <w:t xml:space="preserve"> </w:t>
      </w:r>
      <w:r w:rsidR="0039159A" w:rsidRPr="003F52D0">
        <w:rPr>
          <w:sz w:val="22"/>
          <w:szCs w:val="22"/>
        </w:rPr>
        <w:t>comma 16 ter, d.lgs. 165/2001</w:t>
      </w:r>
      <w:r w:rsidR="0039159A" w:rsidRPr="0039159A">
        <w:rPr>
          <w:b w:val="0"/>
          <w:sz w:val="22"/>
          <w:szCs w:val="22"/>
        </w:rPr>
        <w:t xml:space="preserve"> </w:t>
      </w:r>
    </w:p>
    <w:p w14:paraId="0E26CDE6" w14:textId="77777777" w:rsidR="00A32B2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Ai sensi dell'art. 53, comma 16 ter, del d.lgs. 165 del 2001, l’operatore economico, sottoscrivendo il presente contratto, attesta di non aver concluso contratti di lavoro subordinato o autonomo e comunque di non aver attribuito incarichi a ex dipendenti che hanno esercitato poteri autoritativi o negoziali per conto delle pubbliche amministrazi</w:t>
      </w:r>
      <w:r w:rsidR="009430E5">
        <w:rPr>
          <w:b w:val="0"/>
          <w:sz w:val="22"/>
          <w:szCs w:val="22"/>
        </w:rPr>
        <w:t>oni nei confronti del medesimo C</w:t>
      </w:r>
      <w:r w:rsidRPr="0039159A">
        <w:rPr>
          <w:b w:val="0"/>
          <w:sz w:val="22"/>
          <w:szCs w:val="22"/>
        </w:rPr>
        <w:t xml:space="preserve">oncessionario, per il triennio successivo alla cessazione del rapporto. </w:t>
      </w:r>
    </w:p>
    <w:p w14:paraId="01B5B531" w14:textId="77777777" w:rsidR="00A32B29" w:rsidRDefault="00391319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</w:t>
      </w:r>
      <w:r w:rsidR="0039159A" w:rsidRPr="00391319">
        <w:rPr>
          <w:sz w:val="22"/>
          <w:szCs w:val="22"/>
        </w:rPr>
        <w:t>ART. 10 - Documentazione antimafia</w:t>
      </w:r>
      <w:r w:rsidR="0039159A" w:rsidRPr="0039159A">
        <w:rPr>
          <w:b w:val="0"/>
          <w:sz w:val="22"/>
          <w:szCs w:val="22"/>
        </w:rPr>
        <w:t xml:space="preserve"> </w:t>
      </w:r>
    </w:p>
    <w:p w14:paraId="32F4DAF7" w14:textId="77777777" w:rsidR="00A32B2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In data ____ è stata acquisita la comunicazione antimafia liberatoria di cui al d.lgs. n. 159/2011 e </w:t>
      </w:r>
      <w:proofErr w:type="spellStart"/>
      <w:r w:rsidRPr="0039159A">
        <w:rPr>
          <w:b w:val="0"/>
          <w:sz w:val="22"/>
          <w:szCs w:val="22"/>
        </w:rPr>
        <w:t>s.m.i.</w:t>
      </w:r>
      <w:proofErr w:type="spellEnd"/>
      <w:r w:rsidRPr="0039159A">
        <w:rPr>
          <w:b w:val="0"/>
          <w:sz w:val="22"/>
          <w:szCs w:val="22"/>
        </w:rPr>
        <w:t xml:space="preserve">. </w:t>
      </w:r>
    </w:p>
    <w:p w14:paraId="7680F81E" w14:textId="77777777" w:rsidR="00A32B29" w:rsidRDefault="00391319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</w:t>
      </w:r>
      <w:r w:rsidR="0039159A" w:rsidRPr="007475F9">
        <w:rPr>
          <w:sz w:val="22"/>
          <w:szCs w:val="22"/>
        </w:rPr>
        <w:t>ART. 11 - Spese contrattuali</w:t>
      </w:r>
      <w:r w:rsidR="0039159A" w:rsidRPr="0039159A">
        <w:rPr>
          <w:b w:val="0"/>
          <w:sz w:val="22"/>
          <w:szCs w:val="22"/>
        </w:rPr>
        <w:t xml:space="preserve"> </w:t>
      </w:r>
    </w:p>
    <w:p w14:paraId="5E55866B" w14:textId="4E4A01A1" w:rsidR="00A32B29" w:rsidRDefault="0039159A" w:rsidP="00AB30FF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Tutte le spese inerenti e conseguenti al presente atto e alla </w:t>
      </w:r>
      <w:r w:rsidR="00EB0B43">
        <w:rPr>
          <w:b w:val="0"/>
          <w:sz w:val="22"/>
          <w:szCs w:val="22"/>
        </w:rPr>
        <w:t xml:space="preserve">sua </w:t>
      </w:r>
      <w:r w:rsidRPr="0039159A">
        <w:rPr>
          <w:b w:val="0"/>
          <w:sz w:val="22"/>
          <w:szCs w:val="22"/>
        </w:rPr>
        <w:t>esecuz</w:t>
      </w:r>
      <w:r w:rsidR="009430E5">
        <w:rPr>
          <w:b w:val="0"/>
          <w:sz w:val="22"/>
          <w:szCs w:val="22"/>
        </w:rPr>
        <w:t>ione sono a carico del</w:t>
      </w:r>
      <w:r w:rsidR="00AB30FF">
        <w:rPr>
          <w:b w:val="0"/>
          <w:sz w:val="22"/>
          <w:szCs w:val="22"/>
        </w:rPr>
        <w:t>l’appaltatore</w:t>
      </w:r>
      <w:r w:rsidRPr="0039159A">
        <w:rPr>
          <w:b w:val="0"/>
          <w:sz w:val="22"/>
          <w:szCs w:val="22"/>
        </w:rPr>
        <w:t xml:space="preserve">, che dichiara di accettarle. </w:t>
      </w:r>
    </w:p>
    <w:p w14:paraId="12129EA6" w14:textId="6D5619CC" w:rsidR="00A32B29" w:rsidRDefault="00353B94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</w:t>
      </w:r>
      <w:r w:rsidR="0039159A" w:rsidRPr="000C7A60">
        <w:rPr>
          <w:sz w:val="22"/>
          <w:szCs w:val="22"/>
        </w:rPr>
        <w:t>ART. 1</w:t>
      </w:r>
      <w:r w:rsidR="00833CDE">
        <w:rPr>
          <w:sz w:val="22"/>
          <w:szCs w:val="22"/>
        </w:rPr>
        <w:t>2</w:t>
      </w:r>
      <w:r w:rsidR="0039159A" w:rsidRPr="000C7A60">
        <w:rPr>
          <w:sz w:val="22"/>
          <w:szCs w:val="22"/>
        </w:rPr>
        <w:t xml:space="preserve"> -</w:t>
      </w:r>
      <w:r w:rsidR="0039159A" w:rsidRPr="0039159A">
        <w:rPr>
          <w:b w:val="0"/>
          <w:sz w:val="22"/>
          <w:szCs w:val="22"/>
        </w:rPr>
        <w:t xml:space="preserve"> </w:t>
      </w:r>
      <w:r w:rsidR="0039159A" w:rsidRPr="000C7A60">
        <w:rPr>
          <w:sz w:val="22"/>
          <w:szCs w:val="22"/>
        </w:rPr>
        <w:t>Foro competente</w:t>
      </w:r>
    </w:p>
    <w:p w14:paraId="6F5D0FBB" w14:textId="77777777" w:rsidR="00A32B2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lastRenderedPageBreak/>
        <w:t xml:space="preserve">Per tutte le controversie che dovessero insorgere in merito alla interpretazione, esecuzione, e applicazione del rapporto contrattuale sarà competente il Foro di Como. </w:t>
      </w:r>
      <w:proofErr w:type="gramStart"/>
      <w:r w:rsidR="007475F9">
        <w:rPr>
          <w:b w:val="0"/>
          <w:sz w:val="22"/>
          <w:szCs w:val="22"/>
        </w:rPr>
        <w:t>E’</w:t>
      </w:r>
      <w:proofErr w:type="gramEnd"/>
      <w:r w:rsidR="007475F9">
        <w:rPr>
          <w:b w:val="0"/>
          <w:sz w:val="22"/>
          <w:szCs w:val="22"/>
        </w:rPr>
        <w:t xml:space="preserve"> esclusa la </w:t>
      </w:r>
      <w:r w:rsidRPr="0039159A">
        <w:rPr>
          <w:b w:val="0"/>
          <w:sz w:val="22"/>
          <w:szCs w:val="22"/>
        </w:rPr>
        <w:t xml:space="preserve">competenza arbitrale. </w:t>
      </w:r>
    </w:p>
    <w:p w14:paraId="6031796F" w14:textId="0156FD6F" w:rsidR="00A32B29" w:rsidRDefault="000C7A60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</w:t>
      </w:r>
      <w:r w:rsidR="0039159A" w:rsidRPr="00D0164A">
        <w:rPr>
          <w:sz w:val="22"/>
          <w:szCs w:val="22"/>
        </w:rPr>
        <w:t>ART. 1</w:t>
      </w:r>
      <w:r w:rsidR="00833CDE">
        <w:rPr>
          <w:sz w:val="22"/>
          <w:szCs w:val="22"/>
        </w:rPr>
        <w:t>3</w:t>
      </w:r>
      <w:r w:rsidR="0039159A" w:rsidRPr="00D0164A">
        <w:rPr>
          <w:sz w:val="22"/>
          <w:szCs w:val="22"/>
        </w:rPr>
        <w:t xml:space="preserve"> - Informativa, trattamento e protezione dei dati personali</w:t>
      </w:r>
    </w:p>
    <w:p w14:paraId="589AADCD" w14:textId="24801928" w:rsidR="00424310" w:rsidRPr="00424310" w:rsidRDefault="0039159A" w:rsidP="00424310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Il dirigente, ai sensi degli articoli 37-39 del Regolamento Europeo Generale sulla Protezione dei Dati n. 2016/679, informa che i dati personali richiesti dalla stazione appaltante per finalità inerenti alla definizione e all’esecuzione del presente contratto verranno utilizzati esclusivamente per tale scopo, oltre che per l’adempimento degli obblighi previsti dalle disposizioni normative e regolamentari vigenti in materia. Il trattamento dei dati personali avverrà in maniera manuale ed informatica. Il conferimento dei dati ha natura obbligatoria. I dati raccolti saranno utilizzati ed eventualmente comunicati ad altri soggetti pubblici o privati, ai fini strettamente necessari per lo svolgimento delle attività istituzionali e di quelle eventualmente connesse, oltre che per l’adempimento di ogni altro obbligo previsto da disposizioni normative o regolamentari. Titolare del trattamento dei dati personali è il Comu</w:t>
      </w:r>
      <w:r w:rsidR="00075198">
        <w:rPr>
          <w:b w:val="0"/>
          <w:sz w:val="22"/>
          <w:szCs w:val="22"/>
        </w:rPr>
        <w:t>ne di Como</w:t>
      </w:r>
      <w:r w:rsidRPr="0039159A">
        <w:rPr>
          <w:b w:val="0"/>
          <w:sz w:val="22"/>
          <w:szCs w:val="22"/>
        </w:rPr>
        <w:t>, con sede</w:t>
      </w:r>
      <w:r w:rsidR="00075198">
        <w:rPr>
          <w:b w:val="0"/>
          <w:sz w:val="22"/>
          <w:szCs w:val="22"/>
        </w:rPr>
        <w:t xml:space="preserve"> in via Vittorio Emanuele II n. 97</w:t>
      </w:r>
      <w:r w:rsidR="00D77297">
        <w:rPr>
          <w:b w:val="0"/>
          <w:sz w:val="22"/>
          <w:szCs w:val="22"/>
        </w:rPr>
        <w:t>;</w:t>
      </w:r>
      <w:r w:rsidRPr="0039159A">
        <w:rPr>
          <w:b w:val="0"/>
          <w:sz w:val="22"/>
          <w:szCs w:val="22"/>
        </w:rPr>
        <w:t xml:space="preserve"> responsabile del trattamento è </w:t>
      </w:r>
      <w:r w:rsidR="00424310" w:rsidRPr="00424310">
        <w:rPr>
          <w:b w:val="0"/>
          <w:sz w:val="22"/>
          <w:szCs w:val="22"/>
        </w:rPr>
        <w:t xml:space="preserve">Il Comune di Como, </w:t>
      </w:r>
      <w:r w:rsidR="00424310">
        <w:rPr>
          <w:b w:val="0"/>
          <w:sz w:val="22"/>
          <w:szCs w:val="22"/>
        </w:rPr>
        <w:t xml:space="preserve">in persona del Sindaco pro tempore </w:t>
      </w:r>
      <w:r w:rsidR="00424310" w:rsidRPr="00424310">
        <w:rPr>
          <w:b w:val="0"/>
          <w:sz w:val="22"/>
          <w:szCs w:val="22"/>
        </w:rPr>
        <w:t xml:space="preserve">con sede in Palazzo </w:t>
      </w:r>
      <w:proofErr w:type="spellStart"/>
      <w:r w:rsidR="00424310" w:rsidRPr="00424310">
        <w:rPr>
          <w:b w:val="0"/>
          <w:sz w:val="22"/>
          <w:szCs w:val="22"/>
        </w:rPr>
        <w:t>Cernezzi</w:t>
      </w:r>
      <w:proofErr w:type="spellEnd"/>
      <w:r w:rsidR="00424310" w:rsidRPr="00424310">
        <w:rPr>
          <w:b w:val="0"/>
          <w:sz w:val="22"/>
          <w:szCs w:val="22"/>
        </w:rPr>
        <w:t xml:space="preserve"> – Via Vittorio Emanuele II, n. 97, 22100</w:t>
      </w:r>
      <w:r w:rsidR="00424310">
        <w:rPr>
          <w:b w:val="0"/>
          <w:sz w:val="22"/>
          <w:szCs w:val="22"/>
        </w:rPr>
        <w:t xml:space="preserve"> </w:t>
      </w:r>
      <w:r w:rsidR="00424310" w:rsidRPr="00424310">
        <w:rPr>
          <w:b w:val="0"/>
          <w:sz w:val="22"/>
          <w:szCs w:val="22"/>
        </w:rPr>
        <w:t xml:space="preserve">PEC - </w:t>
      </w:r>
      <w:hyperlink r:id="rId9" w:history="1">
        <w:r w:rsidR="00424310" w:rsidRPr="003D1D32">
          <w:rPr>
            <w:rStyle w:val="Collegamentoipertestuale"/>
            <w:b w:val="0"/>
            <w:sz w:val="22"/>
            <w:szCs w:val="22"/>
          </w:rPr>
          <w:t>comune.como@comune.pec.como.it</w:t>
        </w:r>
      </w:hyperlink>
      <w:r w:rsidR="00424310">
        <w:rPr>
          <w:b w:val="0"/>
          <w:sz w:val="22"/>
          <w:szCs w:val="22"/>
        </w:rPr>
        <w:t xml:space="preserve"> </w:t>
      </w:r>
      <w:r w:rsidR="00424310" w:rsidRPr="00424310">
        <w:rPr>
          <w:b w:val="0"/>
          <w:sz w:val="22"/>
          <w:szCs w:val="22"/>
        </w:rPr>
        <w:t xml:space="preserve"> tel. +39 0312521</w:t>
      </w:r>
      <w:r w:rsidR="00D77297">
        <w:rPr>
          <w:b w:val="0"/>
          <w:sz w:val="22"/>
          <w:szCs w:val="22"/>
        </w:rPr>
        <w:t>;</w:t>
      </w:r>
      <w:r w:rsidR="001D679A">
        <w:rPr>
          <w:b w:val="0"/>
          <w:sz w:val="22"/>
          <w:szCs w:val="22"/>
        </w:rPr>
        <w:t xml:space="preserve"> </w:t>
      </w:r>
      <w:r w:rsidR="00424310">
        <w:rPr>
          <w:b w:val="0"/>
          <w:sz w:val="22"/>
          <w:szCs w:val="22"/>
        </w:rPr>
        <w:t>i</w:t>
      </w:r>
      <w:r w:rsidR="00424310" w:rsidRPr="00424310">
        <w:rPr>
          <w:b w:val="0"/>
          <w:sz w:val="22"/>
          <w:szCs w:val="22"/>
        </w:rPr>
        <w:t xml:space="preserve">l Responsabile della Protezione dei Dati del Comune di Como è la società SI.net Servizi Informatici s.r.l. – Referente: </w:t>
      </w:r>
      <w:r w:rsidR="00424310" w:rsidRPr="00424310">
        <w:rPr>
          <w:b w:val="0"/>
          <w:sz w:val="22"/>
          <w:szCs w:val="22"/>
        </w:rPr>
        <w:lastRenderedPageBreak/>
        <w:t>Dott. Paolo Tiberi</w:t>
      </w:r>
      <w:r w:rsidR="00424310">
        <w:rPr>
          <w:b w:val="0"/>
          <w:sz w:val="22"/>
          <w:szCs w:val="22"/>
        </w:rPr>
        <w:t xml:space="preserve"> </w:t>
      </w:r>
      <w:r w:rsidR="00424310" w:rsidRPr="00424310">
        <w:rPr>
          <w:b w:val="0"/>
          <w:sz w:val="22"/>
          <w:szCs w:val="22"/>
        </w:rPr>
        <w:t xml:space="preserve">E-mail – rpd@comune.como.it. </w:t>
      </w:r>
    </w:p>
    <w:p w14:paraId="55189BFC" w14:textId="1BA6D969" w:rsidR="00E85433" w:rsidRDefault="00251738" w:rsidP="00AB30FF">
      <w:pPr>
        <w:rPr>
          <w:b w:val="0"/>
          <w:sz w:val="22"/>
          <w:szCs w:val="22"/>
        </w:rPr>
      </w:pPr>
      <w:r w:rsidRPr="00251738">
        <w:rPr>
          <w:b w:val="0"/>
          <w:sz w:val="22"/>
          <w:szCs w:val="22"/>
        </w:rPr>
        <w:t>In re</w:t>
      </w:r>
      <w:r>
        <w:rPr>
          <w:b w:val="0"/>
          <w:strike/>
          <w:sz w:val="22"/>
          <w:szCs w:val="22"/>
        </w:rPr>
        <w:t xml:space="preserve"> </w:t>
      </w:r>
      <w:r w:rsidR="0039159A" w:rsidRPr="0039159A">
        <w:rPr>
          <w:b w:val="0"/>
          <w:sz w:val="22"/>
          <w:szCs w:val="22"/>
        </w:rPr>
        <w:t xml:space="preserve">zione al trattamento dei dati personali, gli interessati possono esercitare i diritti previsti dal Regolamento UE 2016/679 ed in particolare ottenere senza ritardo, a cura del titolare o del responsabile, l'aggiornamento, la rettificazione ovvero, qualora vi abbia interesse, l'integrazione dei dati. </w:t>
      </w:r>
    </w:p>
    <w:p w14:paraId="2C24F6F4" w14:textId="3EE8A90D" w:rsidR="00AB26FB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Del presente atto ho dato lettura alle Parti le quali, trovandolo conforme</w:t>
      </w:r>
      <w:r w:rsidR="00AB26FB">
        <w:rPr>
          <w:b w:val="0"/>
          <w:sz w:val="22"/>
          <w:szCs w:val="22"/>
        </w:rPr>
        <w:t xml:space="preserve"> alle loro volontà, lo hanno ap</w:t>
      </w:r>
      <w:r w:rsidRPr="0039159A">
        <w:rPr>
          <w:b w:val="0"/>
          <w:sz w:val="22"/>
          <w:szCs w:val="22"/>
        </w:rPr>
        <w:t xml:space="preserve">provato e lo sottoscrivono con la firma digitale di cui all’art. 1, comma 1, lett. s) del d.lgs. 82/2005, con me </w:t>
      </w:r>
      <w:r w:rsidR="00251738">
        <w:rPr>
          <w:b w:val="0"/>
          <w:sz w:val="22"/>
          <w:szCs w:val="22"/>
        </w:rPr>
        <w:t>S</w:t>
      </w:r>
      <w:r w:rsidRPr="0039159A">
        <w:rPr>
          <w:b w:val="0"/>
          <w:sz w:val="22"/>
          <w:szCs w:val="22"/>
        </w:rPr>
        <w:t xml:space="preserve">egretario rogante. Le parti sottoscrivono altresì i documenti citati in narrativa, con le stesse modalità di cui all’art. 1, comma 1, lett. s) del d.lgs. 82/2005, pur esonerandomi dalla lettura, dichiarando contestualmente di avere esatta conoscenza del contenuto. </w:t>
      </w:r>
    </w:p>
    <w:p w14:paraId="2122B167" w14:textId="77777777" w:rsidR="00AB26FB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Attesto che:</w:t>
      </w:r>
    </w:p>
    <w:p w14:paraId="4AFC9030" w14:textId="77777777" w:rsidR="00AB26FB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- i certificati di firma utilizzati dalle Parti sono validi e conformi alle disposizioni risultanti dal d.lgs. 82/2005 e </w:t>
      </w:r>
      <w:proofErr w:type="spellStart"/>
      <w:r w:rsidRPr="0039159A">
        <w:rPr>
          <w:b w:val="0"/>
          <w:sz w:val="22"/>
          <w:szCs w:val="22"/>
        </w:rPr>
        <w:t>s.m.i.</w:t>
      </w:r>
      <w:proofErr w:type="spellEnd"/>
      <w:r w:rsidRPr="0039159A">
        <w:rPr>
          <w:b w:val="0"/>
          <w:sz w:val="22"/>
          <w:szCs w:val="22"/>
        </w:rPr>
        <w:t xml:space="preserve">; </w:t>
      </w:r>
    </w:p>
    <w:p w14:paraId="56345E1F" w14:textId="77777777" w:rsidR="00AB26FB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- l’imposta di bollo è stata assolta ai sensi dell’Allegato 1.4 e art. 18, comma 10, del D.lgs. n. 36/2023, mediante F24 ELIDE, prima della stipula del presente contratto, per l’importo di € 250,00. </w:t>
      </w:r>
    </w:p>
    <w:p w14:paraId="320BBF8D" w14:textId="77777777" w:rsidR="00B5794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Il presente atto, formato e stipulato in modalità elettronica ai sensi dell’articolo 18, comma 1, del d.lgs. 36/2023, è stato redatto da persona di mia fiducia sotto la mia direzione e consta di numero </w:t>
      </w:r>
      <w:r w:rsidR="00D0164A">
        <w:rPr>
          <w:b w:val="0"/>
          <w:sz w:val="22"/>
          <w:szCs w:val="22"/>
        </w:rPr>
        <w:t xml:space="preserve">… </w:t>
      </w:r>
      <w:r w:rsidRPr="0039159A">
        <w:rPr>
          <w:b w:val="0"/>
          <w:sz w:val="22"/>
          <w:szCs w:val="22"/>
        </w:rPr>
        <w:t>facciate e numero</w:t>
      </w:r>
      <w:r w:rsidR="00D0164A">
        <w:rPr>
          <w:b w:val="0"/>
          <w:sz w:val="22"/>
          <w:szCs w:val="22"/>
        </w:rPr>
        <w:t xml:space="preserve"> …</w:t>
      </w:r>
      <w:r w:rsidRPr="0039159A">
        <w:rPr>
          <w:b w:val="0"/>
          <w:sz w:val="22"/>
          <w:szCs w:val="22"/>
        </w:rPr>
        <w:t xml:space="preserve"> righe </w:t>
      </w:r>
      <w:r w:rsidRPr="0039159A">
        <w:rPr>
          <w:b w:val="0"/>
          <w:sz w:val="22"/>
          <w:szCs w:val="22"/>
        </w:rPr>
        <w:lastRenderedPageBreak/>
        <w:t xml:space="preserve">interamente scritte oltre le firme. </w:t>
      </w:r>
      <w:r w:rsidR="00A32B29">
        <w:rPr>
          <w:b w:val="0"/>
          <w:sz w:val="22"/>
          <w:szCs w:val="22"/>
        </w:rPr>
        <w:t xml:space="preserve">            </w:t>
      </w:r>
    </w:p>
    <w:p w14:paraId="60BB0450" w14:textId="77777777" w:rsidR="00251738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PER IL COMUNE DI COMO: Dott. _______ (f.to digitalmente)</w:t>
      </w:r>
    </w:p>
    <w:p w14:paraId="77B6765F" w14:textId="1D99E3B7" w:rsidR="00251738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PER </w:t>
      </w:r>
      <w:r w:rsidR="00EA0F4E">
        <w:rPr>
          <w:b w:val="0"/>
          <w:sz w:val="22"/>
          <w:szCs w:val="22"/>
        </w:rPr>
        <w:t>l’APPALTATORE</w:t>
      </w:r>
      <w:r w:rsidRPr="0039159A">
        <w:rPr>
          <w:b w:val="0"/>
          <w:sz w:val="22"/>
          <w:szCs w:val="22"/>
        </w:rPr>
        <w:t>: ______ Sig. ____ (f.to digitalmente)</w:t>
      </w:r>
    </w:p>
    <w:p w14:paraId="07C05A78" w14:textId="3D3BA5E2" w:rsidR="00B619BB" w:rsidRPr="004170D4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IL SEGRETARIO GENERALE: Dott. _____ (f.to digitalmente).</w:t>
      </w:r>
    </w:p>
    <w:p w14:paraId="795B63B0" w14:textId="77777777" w:rsidR="00B619BB" w:rsidRPr="004170D4" w:rsidRDefault="00B619BB" w:rsidP="00C67F20">
      <w:pPr>
        <w:rPr>
          <w:b w:val="0"/>
          <w:sz w:val="22"/>
          <w:szCs w:val="22"/>
        </w:rPr>
      </w:pPr>
    </w:p>
    <w:sectPr w:rsidR="00B619BB" w:rsidRPr="004170D4" w:rsidSect="004170D4">
      <w:headerReference w:type="default" r:id="rId10"/>
      <w:footerReference w:type="default" r:id="rId11"/>
      <w:pgSz w:w="11906" w:h="16838" w:code="9"/>
      <w:pgMar w:top="1418" w:right="2892" w:bottom="992" w:left="1531" w:header="567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D4E7B" w14:textId="77777777" w:rsidR="009B756A" w:rsidRDefault="009B756A" w:rsidP="00C67F20">
      <w:r>
        <w:separator/>
      </w:r>
    </w:p>
    <w:p w14:paraId="193882E0" w14:textId="77777777" w:rsidR="009B756A" w:rsidRDefault="009B756A" w:rsidP="00C67F20"/>
    <w:p w14:paraId="28019C13" w14:textId="77777777" w:rsidR="009B756A" w:rsidRDefault="009B756A" w:rsidP="00C67F20"/>
    <w:p w14:paraId="60CD506E" w14:textId="77777777" w:rsidR="009B756A" w:rsidRDefault="009B756A"/>
    <w:p w14:paraId="3F936966" w14:textId="77777777" w:rsidR="009B756A" w:rsidRDefault="009B756A" w:rsidP="004170D4"/>
    <w:p w14:paraId="6C8F52BA" w14:textId="77777777" w:rsidR="00217116" w:rsidRDefault="00217116"/>
    <w:p w14:paraId="3AD1747F" w14:textId="77777777" w:rsidR="00217116" w:rsidRDefault="00217116" w:rsidP="00251738"/>
  </w:endnote>
  <w:endnote w:type="continuationSeparator" w:id="0">
    <w:p w14:paraId="34DEAE95" w14:textId="77777777" w:rsidR="009B756A" w:rsidRDefault="009B756A" w:rsidP="00C67F20">
      <w:r>
        <w:continuationSeparator/>
      </w:r>
    </w:p>
    <w:p w14:paraId="5DDC6A56" w14:textId="77777777" w:rsidR="009B756A" w:rsidRDefault="009B756A" w:rsidP="00C67F20"/>
    <w:p w14:paraId="6BE847C5" w14:textId="77777777" w:rsidR="009B756A" w:rsidRDefault="009B756A" w:rsidP="00C67F20"/>
    <w:p w14:paraId="49164B4C" w14:textId="77777777" w:rsidR="009B756A" w:rsidRDefault="009B756A"/>
    <w:p w14:paraId="775390D3" w14:textId="77777777" w:rsidR="009B756A" w:rsidRDefault="009B756A" w:rsidP="004170D4"/>
    <w:p w14:paraId="3194048E" w14:textId="77777777" w:rsidR="00217116" w:rsidRDefault="00217116"/>
    <w:p w14:paraId="592646AD" w14:textId="77777777" w:rsidR="00217116" w:rsidRDefault="00217116" w:rsidP="002517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192365"/>
      <w:docPartObj>
        <w:docPartGallery w:val="Page Numbers (Bottom of Page)"/>
        <w:docPartUnique/>
      </w:docPartObj>
    </w:sdtPr>
    <w:sdtEndPr/>
    <w:sdtContent>
      <w:p w14:paraId="19E0D5E3" w14:textId="77777777" w:rsidR="004170D4" w:rsidRDefault="004170D4" w:rsidP="00B619BB">
        <w:pPr>
          <w:pStyle w:val="Pidipagina"/>
          <w:jc w:val="center"/>
        </w:pPr>
        <w:r>
          <w:t xml:space="preserve">Pagina </w:t>
        </w:r>
        <w:r w:rsidR="005268A8">
          <w:fldChar w:fldCharType="begin"/>
        </w:r>
        <w:r w:rsidR="005268A8">
          <w:instrText>PAGE   \* MERGEFORMAT</w:instrText>
        </w:r>
        <w:r w:rsidR="005268A8">
          <w:fldChar w:fldCharType="separate"/>
        </w:r>
        <w:r w:rsidR="00D77297">
          <w:rPr>
            <w:noProof/>
          </w:rPr>
          <w:t>1</w:t>
        </w:r>
        <w:r w:rsidR="005268A8">
          <w:rPr>
            <w:noProof/>
          </w:rPr>
          <w:fldChar w:fldCharType="end"/>
        </w:r>
        <w:r>
          <w:t xml:space="preserve"> di </w:t>
        </w:r>
        <w:fldSimple w:instr=" NUMPAGES   \* MERGEFORMAT ">
          <w:r w:rsidR="00D77297">
            <w:rPr>
              <w:noProof/>
            </w:rPr>
            <w:t>9</w:t>
          </w:r>
        </w:fldSimple>
      </w:p>
    </w:sdtContent>
  </w:sdt>
  <w:p w14:paraId="617A162B" w14:textId="77777777" w:rsidR="004170D4" w:rsidRDefault="004170D4"/>
  <w:p w14:paraId="449D9A2D" w14:textId="77777777" w:rsidR="00217116" w:rsidRDefault="00217116"/>
  <w:p w14:paraId="1A71C04C" w14:textId="77777777" w:rsidR="00217116" w:rsidRDefault="00217116" w:rsidP="002517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C5CAF" w14:textId="77777777" w:rsidR="009B756A" w:rsidRDefault="009B756A" w:rsidP="00C67F20">
      <w:r>
        <w:separator/>
      </w:r>
    </w:p>
    <w:p w14:paraId="6F4C8841" w14:textId="77777777" w:rsidR="009B756A" w:rsidRDefault="009B756A" w:rsidP="00C67F20"/>
    <w:p w14:paraId="661407EB" w14:textId="77777777" w:rsidR="009B756A" w:rsidRDefault="009B756A" w:rsidP="00C67F20"/>
    <w:p w14:paraId="2980A833" w14:textId="77777777" w:rsidR="009B756A" w:rsidRDefault="009B756A"/>
    <w:p w14:paraId="47C18099" w14:textId="77777777" w:rsidR="009B756A" w:rsidRDefault="009B756A" w:rsidP="004170D4"/>
    <w:p w14:paraId="50CF0591" w14:textId="77777777" w:rsidR="00217116" w:rsidRDefault="00217116"/>
    <w:p w14:paraId="5FC92A23" w14:textId="77777777" w:rsidR="00217116" w:rsidRDefault="00217116" w:rsidP="00251738"/>
  </w:footnote>
  <w:footnote w:type="continuationSeparator" w:id="0">
    <w:p w14:paraId="77EE9918" w14:textId="77777777" w:rsidR="009B756A" w:rsidRDefault="009B756A" w:rsidP="00C67F20">
      <w:r>
        <w:continuationSeparator/>
      </w:r>
    </w:p>
    <w:p w14:paraId="17742BD3" w14:textId="77777777" w:rsidR="009B756A" w:rsidRDefault="009B756A" w:rsidP="00C67F20"/>
    <w:p w14:paraId="5EC20C1A" w14:textId="77777777" w:rsidR="009B756A" w:rsidRDefault="009B756A" w:rsidP="00C67F20"/>
    <w:p w14:paraId="5557221A" w14:textId="77777777" w:rsidR="009B756A" w:rsidRDefault="009B756A"/>
    <w:p w14:paraId="0AC4256D" w14:textId="77777777" w:rsidR="009B756A" w:rsidRDefault="009B756A" w:rsidP="004170D4"/>
    <w:p w14:paraId="794751D0" w14:textId="77777777" w:rsidR="00217116" w:rsidRDefault="00217116"/>
    <w:p w14:paraId="26AB4428" w14:textId="77777777" w:rsidR="00217116" w:rsidRDefault="00217116" w:rsidP="002517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FAC93" w14:textId="77777777" w:rsidR="004170D4" w:rsidRDefault="00184F2F" w:rsidP="00C67F20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0" allowOverlap="1" wp14:anchorId="01A768CF" wp14:editId="0E6C81CD">
              <wp:simplePos x="0" y="0"/>
              <wp:positionH relativeFrom="column">
                <wp:posOffset>-973455</wp:posOffset>
              </wp:positionH>
              <wp:positionV relativeFrom="paragraph">
                <wp:posOffset>8766810</wp:posOffset>
              </wp:positionV>
              <wp:extent cx="7574915" cy="635"/>
              <wp:effectExtent l="0" t="0" r="6985" b="18415"/>
              <wp:wrapNone/>
              <wp:docPr id="3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762A90A" id="Line 1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690.3pt" to="519.8pt,6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0" allowOverlap="1" wp14:anchorId="73BC5C94" wp14:editId="1C388D92">
              <wp:simplePos x="0" y="0"/>
              <wp:positionH relativeFrom="column">
                <wp:posOffset>-1009650</wp:posOffset>
              </wp:positionH>
              <wp:positionV relativeFrom="paragraph">
                <wp:posOffset>7326630</wp:posOffset>
              </wp:positionV>
              <wp:extent cx="7574915" cy="635"/>
              <wp:effectExtent l="0" t="0" r="6985" b="18415"/>
              <wp:wrapNone/>
              <wp:docPr id="3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0EEECC0C" id="Line 2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576.9pt" to="516.95pt,5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09BD635" wp14:editId="357583A0">
              <wp:simplePos x="0" y="0"/>
              <wp:positionH relativeFrom="column">
                <wp:posOffset>-1009650</wp:posOffset>
              </wp:positionH>
              <wp:positionV relativeFrom="paragraph">
                <wp:posOffset>5886450</wp:posOffset>
              </wp:positionV>
              <wp:extent cx="7574915" cy="635"/>
              <wp:effectExtent l="0" t="0" r="6985" b="18415"/>
              <wp:wrapNone/>
              <wp:docPr id="2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8AF7B50" id="Line 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463.5pt" to="516.95pt,4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VM7oQ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784758D4" wp14:editId="6427B6B3">
              <wp:simplePos x="0" y="0"/>
              <wp:positionH relativeFrom="column">
                <wp:posOffset>-973455</wp:posOffset>
              </wp:positionH>
              <wp:positionV relativeFrom="paragraph">
                <wp:posOffset>5886450</wp:posOffset>
              </wp:positionV>
              <wp:extent cx="7574915" cy="635"/>
              <wp:effectExtent l="0" t="0" r="6985" b="18415"/>
              <wp:wrapNone/>
              <wp:docPr id="2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35B832B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463.5pt" to="519.8pt,4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S2oA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0" allowOverlap="1" wp14:anchorId="6298CA44" wp14:editId="1A94795C">
              <wp:simplePos x="0" y="0"/>
              <wp:positionH relativeFrom="column">
                <wp:posOffset>-972820</wp:posOffset>
              </wp:positionH>
              <wp:positionV relativeFrom="paragraph">
                <wp:posOffset>9126220</wp:posOffset>
              </wp:positionV>
              <wp:extent cx="7574915" cy="635"/>
              <wp:effectExtent l="0" t="0" r="6985" b="18415"/>
              <wp:wrapNone/>
              <wp:docPr id="27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8691703" id="Line 5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pt,718.6pt" to="519.85pt,7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0" allowOverlap="1" wp14:anchorId="4D006C0E" wp14:editId="243E2051">
              <wp:simplePos x="0" y="0"/>
              <wp:positionH relativeFrom="column">
                <wp:posOffset>-1009015</wp:posOffset>
              </wp:positionH>
              <wp:positionV relativeFrom="paragraph">
                <wp:posOffset>7686040</wp:posOffset>
              </wp:positionV>
              <wp:extent cx="7574915" cy="635"/>
              <wp:effectExtent l="0" t="0" r="6985" b="18415"/>
              <wp:wrapNone/>
              <wp:docPr id="26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DBBBCF6" id="Line 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605.2pt" to="517pt,6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E6A84FC" wp14:editId="577CB547">
              <wp:simplePos x="0" y="0"/>
              <wp:positionH relativeFrom="column">
                <wp:posOffset>-1009015</wp:posOffset>
              </wp:positionH>
              <wp:positionV relativeFrom="paragraph">
                <wp:posOffset>6245860</wp:posOffset>
              </wp:positionV>
              <wp:extent cx="7574915" cy="635"/>
              <wp:effectExtent l="0" t="0" r="6985" b="18415"/>
              <wp:wrapNone/>
              <wp:docPr id="25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98EAC55" id="Line 7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491.8pt" to="517pt,4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dHHoA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64336D6" wp14:editId="3B9BABF9">
              <wp:simplePos x="0" y="0"/>
              <wp:positionH relativeFrom="column">
                <wp:posOffset>-972820</wp:posOffset>
              </wp:positionH>
              <wp:positionV relativeFrom="paragraph">
                <wp:posOffset>6245860</wp:posOffset>
              </wp:positionV>
              <wp:extent cx="7574915" cy="635"/>
              <wp:effectExtent l="0" t="0" r="6985" b="18415"/>
              <wp:wrapNone/>
              <wp:docPr id="2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8D86F9B" id="Line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pt,491.8pt" to="519.85pt,4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5E214F70" wp14:editId="3EF16FAD">
              <wp:simplePos x="0" y="0"/>
              <wp:positionH relativeFrom="column">
                <wp:posOffset>-1009650</wp:posOffset>
              </wp:positionH>
              <wp:positionV relativeFrom="paragraph">
                <wp:posOffset>4446270</wp:posOffset>
              </wp:positionV>
              <wp:extent cx="7574915" cy="635"/>
              <wp:effectExtent l="0" t="0" r="6985" b="18415"/>
              <wp:wrapNone/>
              <wp:docPr id="23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2473AEB" id="Line 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350.1pt" to="516.95pt,3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Ce+oQ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4F562094" wp14:editId="362CBAB6">
              <wp:simplePos x="0" y="0"/>
              <wp:positionH relativeFrom="column">
                <wp:posOffset>-1009015</wp:posOffset>
              </wp:positionH>
              <wp:positionV relativeFrom="paragraph">
                <wp:posOffset>4805680</wp:posOffset>
              </wp:positionV>
              <wp:extent cx="7574915" cy="635"/>
              <wp:effectExtent l="0" t="0" r="6985" b="18415"/>
              <wp:wrapNone/>
              <wp:docPr id="2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59FF3A3" id="Line 1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378.4pt" to="517pt,3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0" allowOverlap="1" wp14:anchorId="6D03B600" wp14:editId="426A0EB1">
              <wp:simplePos x="0" y="0"/>
              <wp:positionH relativeFrom="column">
                <wp:posOffset>-973455</wp:posOffset>
              </wp:positionH>
              <wp:positionV relativeFrom="paragraph">
                <wp:posOffset>9486900</wp:posOffset>
              </wp:positionV>
              <wp:extent cx="7574915" cy="635"/>
              <wp:effectExtent l="0" t="0" r="6985" b="18415"/>
              <wp:wrapNone/>
              <wp:docPr id="21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9605824" id="Line 1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747pt" to="519.8pt,7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79C27D54" wp14:editId="354F0856">
              <wp:simplePos x="0" y="0"/>
              <wp:positionH relativeFrom="column">
                <wp:posOffset>-1009650</wp:posOffset>
              </wp:positionH>
              <wp:positionV relativeFrom="paragraph">
                <wp:posOffset>8046720</wp:posOffset>
              </wp:positionV>
              <wp:extent cx="7574915" cy="635"/>
              <wp:effectExtent l="0" t="0" r="6985" b="18415"/>
              <wp:wrapNone/>
              <wp:docPr id="20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4992A4B1" id="Line 12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633.6pt" to="516.95pt,6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0" allowOverlap="1" wp14:anchorId="33FF98CB" wp14:editId="6F957D82">
              <wp:simplePos x="0" y="0"/>
              <wp:positionH relativeFrom="column">
                <wp:posOffset>-1009650</wp:posOffset>
              </wp:positionH>
              <wp:positionV relativeFrom="paragraph">
                <wp:posOffset>6606540</wp:posOffset>
              </wp:positionV>
              <wp:extent cx="7574915" cy="635"/>
              <wp:effectExtent l="0" t="0" r="6985" b="18415"/>
              <wp:wrapNone/>
              <wp:docPr id="19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D9EC957" id="Line 1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520.2pt" to="516.95pt,5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m6voQ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4FCD54B" wp14:editId="028F7BD6">
              <wp:simplePos x="0" y="0"/>
              <wp:positionH relativeFrom="column">
                <wp:posOffset>-973455</wp:posOffset>
              </wp:positionH>
              <wp:positionV relativeFrom="paragraph">
                <wp:posOffset>6606540</wp:posOffset>
              </wp:positionV>
              <wp:extent cx="7574915" cy="635"/>
              <wp:effectExtent l="0" t="0" r="6985" b="18415"/>
              <wp:wrapNone/>
              <wp:docPr id="18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DB40C2C" id="Line 1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520.2pt" to="519.8pt,5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7r0oQ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58E6F32" wp14:editId="544CC2AF">
              <wp:simplePos x="0" y="0"/>
              <wp:positionH relativeFrom="column">
                <wp:posOffset>-1009650</wp:posOffset>
              </wp:positionH>
              <wp:positionV relativeFrom="paragraph">
                <wp:posOffset>5166360</wp:posOffset>
              </wp:positionV>
              <wp:extent cx="7574915" cy="635"/>
              <wp:effectExtent l="0" t="0" r="6985" b="18415"/>
              <wp:wrapNone/>
              <wp:docPr id="17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0F1CC84" id="Line 1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406.8pt" to="516.95pt,4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0" allowOverlap="1" wp14:anchorId="1FD5852C" wp14:editId="5D62BB67">
              <wp:simplePos x="0" y="0"/>
              <wp:positionH relativeFrom="column">
                <wp:posOffset>-1009650</wp:posOffset>
              </wp:positionH>
              <wp:positionV relativeFrom="paragraph">
                <wp:posOffset>8406765</wp:posOffset>
              </wp:positionV>
              <wp:extent cx="7574915" cy="635"/>
              <wp:effectExtent l="0" t="0" r="6985" b="18415"/>
              <wp:wrapNone/>
              <wp:docPr id="16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69C623D" id="Line 16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661.95pt" to="516.95pt,6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rZVoQ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2FBC5721" wp14:editId="6767585D">
              <wp:simplePos x="0" y="0"/>
              <wp:positionH relativeFrom="column">
                <wp:posOffset>-1009650</wp:posOffset>
              </wp:positionH>
              <wp:positionV relativeFrom="paragraph">
                <wp:posOffset>6966585</wp:posOffset>
              </wp:positionV>
              <wp:extent cx="7574915" cy="635"/>
              <wp:effectExtent l="0" t="0" r="6985" b="18415"/>
              <wp:wrapNone/>
              <wp:docPr id="15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9EA0E59" id="Line 1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548.55pt" to="516.95pt,5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u68oA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02B5DDA7" wp14:editId="1604F86F">
              <wp:simplePos x="0" y="0"/>
              <wp:positionH relativeFrom="column">
                <wp:posOffset>-973455</wp:posOffset>
              </wp:positionH>
              <wp:positionV relativeFrom="paragraph">
                <wp:posOffset>6966585</wp:posOffset>
              </wp:positionV>
              <wp:extent cx="7574915" cy="635"/>
              <wp:effectExtent l="0" t="0" r="6985" b="18415"/>
              <wp:wrapNone/>
              <wp:docPr id="1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716AD9F" id="Line 18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548.55pt" to="519.8pt,5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R/ioQIAAJ0FAAAOAAAAZHJzL2Uyb0RvYy54bWysVFFv2jAQfp+0/2D5PU0CCY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7BB669C" wp14:editId="4B5C4690">
              <wp:simplePos x="0" y="0"/>
              <wp:positionH relativeFrom="column">
                <wp:posOffset>-1009650</wp:posOffset>
              </wp:positionH>
              <wp:positionV relativeFrom="paragraph">
                <wp:posOffset>5526405</wp:posOffset>
              </wp:positionV>
              <wp:extent cx="7574915" cy="635"/>
              <wp:effectExtent l="0" t="0" r="6985" b="18415"/>
              <wp:wrapNone/>
              <wp:docPr id="13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089444B3" id="Line 1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435.15pt" to="516.95pt,4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iFfoQ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0" allowOverlap="1" wp14:anchorId="2E0BDEA0" wp14:editId="18687193">
              <wp:simplePos x="0" y="0"/>
              <wp:positionH relativeFrom="column">
                <wp:posOffset>-1009015</wp:posOffset>
              </wp:positionH>
              <wp:positionV relativeFrom="paragraph">
                <wp:posOffset>3365500</wp:posOffset>
              </wp:positionV>
              <wp:extent cx="7574915" cy="635"/>
              <wp:effectExtent l="0" t="0" r="6985" b="18415"/>
              <wp:wrapNone/>
              <wp:docPr id="12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5A4D21D" id="Line 20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265pt" to="517pt,2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0" allowOverlap="1" wp14:anchorId="79D9D8E2" wp14:editId="3562570E">
              <wp:simplePos x="0" y="0"/>
              <wp:positionH relativeFrom="column">
                <wp:posOffset>-1009650</wp:posOffset>
              </wp:positionH>
              <wp:positionV relativeFrom="paragraph">
                <wp:posOffset>3726180</wp:posOffset>
              </wp:positionV>
              <wp:extent cx="7574915" cy="635"/>
              <wp:effectExtent l="0" t="0" r="6985" b="18415"/>
              <wp:wrapNone/>
              <wp:docPr id="11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43911D5" id="Line 21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293.4pt" to="516.95pt,2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18B27ECB" wp14:editId="12B6E8E5">
              <wp:simplePos x="0" y="0"/>
              <wp:positionH relativeFrom="column">
                <wp:posOffset>-1009650</wp:posOffset>
              </wp:positionH>
              <wp:positionV relativeFrom="paragraph">
                <wp:posOffset>4086225</wp:posOffset>
              </wp:positionV>
              <wp:extent cx="7574915" cy="635"/>
              <wp:effectExtent l="0" t="0" r="6985" b="18415"/>
              <wp:wrapNone/>
              <wp:docPr id="10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2A6CA29" id="Line 2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321.75pt" to="516.95pt,3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0" allowOverlap="1" wp14:anchorId="0E11670C" wp14:editId="4CAAE045">
              <wp:simplePos x="0" y="0"/>
              <wp:positionH relativeFrom="column">
                <wp:posOffset>-1009650</wp:posOffset>
              </wp:positionH>
              <wp:positionV relativeFrom="paragraph">
                <wp:posOffset>3006090</wp:posOffset>
              </wp:positionV>
              <wp:extent cx="7574915" cy="635"/>
              <wp:effectExtent l="0" t="0" r="6985" b="18415"/>
              <wp:wrapNone/>
              <wp:docPr id="9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8E6C2D7" id="Line 2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236.7pt" to="516.95pt,2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PZoQ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0" allowOverlap="1" wp14:anchorId="526A97A6" wp14:editId="5E489A50">
              <wp:simplePos x="0" y="0"/>
              <wp:positionH relativeFrom="column">
                <wp:posOffset>-1009015</wp:posOffset>
              </wp:positionH>
              <wp:positionV relativeFrom="paragraph">
                <wp:posOffset>1925320</wp:posOffset>
              </wp:positionV>
              <wp:extent cx="7574915" cy="635"/>
              <wp:effectExtent l="0" t="0" r="6985" b="18415"/>
              <wp:wrapNone/>
              <wp:docPr id="8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8D3C92C" id="Line 24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151.6pt" to="517pt,1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eCoA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0" allowOverlap="1" wp14:anchorId="2254D531" wp14:editId="2B838262">
              <wp:simplePos x="0" y="0"/>
              <wp:positionH relativeFrom="column">
                <wp:posOffset>-1009650</wp:posOffset>
              </wp:positionH>
              <wp:positionV relativeFrom="paragraph">
                <wp:posOffset>2286000</wp:posOffset>
              </wp:positionV>
              <wp:extent cx="7574915" cy="635"/>
              <wp:effectExtent l="0" t="0" r="6985" b="18415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E43E5D6" id="Line 25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180pt" to="516.95pt,1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0" allowOverlap="1" wp14:anchorId="6F2DAB50" wp14:editId="4612015E">
              <wp:simplePos x="0" y="0"/>
              <wp:positionH relativeFrom="column">
                <wp:posOffset>-1009650</wp:posOffset>
              </wp:positionH>
              <wp:positionV relativeFrom="paragraph">
                <wp:posOffset>2646045</wp:posOffset>
              </wp:positionV>
              <wp:extent cx="7574915" cy="635"/>
              <wp:effectExtent l="0" t="0" r="6985" b="18415"/>
              <wp:wrapNone/>
              <wp:docPr id="6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1E6C98D" id="Line 26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208.35pt" to="516.95pt,2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0" allowOverlap="1" wp14:anchorId="3BCB3CCE" wp14:editId="7EE87383">
              <wp:simplePos x="0" y="0"/>
              <wp:positionH relativeFrom="column">
                <wp:posOffset>-1009650</wp:posOffset>
              </wp:positionH>
              <wp:positionV relativeFrom="paragraph">
                <wp:posOffset>1565910</wp:posOffset>
              </wp:positionV>
              <wp:extent cx="7574915" cy="635"/>
              <wp:effectExtent l="0" t="0" r="6985" b="18415"/>
              <wp:wrapNone/>
              <wp:docPr id="5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2AB8E75" id="Line 27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123.3pt" to="516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QPKoA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5440" behindDoc="0" locked="0" layoutInCell="0" allowOverlap="1" wp14:anchorId="36A47023" wp14:editId="5D6EB8D1">
              <wp:simplePos x="0" y="0"/>
              <wp:positionH relativeFrom="column">
                <wp:posOffset>-1009650</wp:posOffset>
              </wp:positionH>
              <wp:positionV relativeFrom="paragraph">
                <wp:posOffset>1205865</wp:posOffset>
              </wp:positionV>
              <wp:extent cx="7574915" cy="635"/>
              <wp:effectExtent l="0" t="0" r="6985" b="18415"/>
              <wp:wrapNone/>
              <wp:docPr id="4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B072908" id="Line 28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94.95pt" to="516.95pt,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392" behindDoc="0" locked="0" layoutInCell="0" allowOverlap="1" wp14:anchorId="7BB51C6A" wp14:editId="6E0FFD53">
              <wp:simplePos x="0" y="0"/>
              <wp:positionH relativeFrom="column">
                <wp:posOffset>-71755</wp:posOffset>
              </wp:positionH>
              <wp:positionV relativeFrom="paragraph">
                <wp:posOffset>-467995</wp:posOffset>
              </wp:positionV>
              <wp:extent cx="635" cy="10677525"/>
              <wp:effectExtent l="0" t="0" r="18415" b="9525"/>
              <wp:wrapNone/>
              <wp:docPr id="3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67752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D0CC67B" id="Line 29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36.85pt" to="-5.6pt,8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2368" behindDoc="0" locked="0" layoutInCell="0" allowOverlap="1" wp14:anchorId="76764BDD" wp14:editId="33496116">
              <wp:simplePos x="0" y="0"/>
              <wp:positionH relativeFrom="column">
                <wp:posOffset>-1009015</wp:posOffset>
              </wp:positionH>
              <wp:positionV relativeFrom="paragraph">
                <wp:posOffset>845185</wp:posOffset>
              </wp:positionV>
              <wp:extent cx="7574915" cy="635"/>
              <wp:effectExtent l="0" t="0" r="6985" b="18415"/>
              <wp:wrapNone/>
              <wp:docPr id="2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8A35A3D" id="Line 30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66.55pt" to="517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0" allowOverlap="1" wp14:anchorId="211E4FF4" wp14:editId="22EDF7A5">
              <wp:simplePos x="0" y="0"/>
              <wp:positionH relativeFrom="column">
                <wp:posOffset>4824730</wp:posOffset>
              </wp:positionH>
              <wp:positionV relativeFrom="paragraph">
                <wp:posOffset>-414655</wp:posOffset>
              </wp:positionV>
              <wp:extent cx="635" cy="10678160"/>
              <wp:effectExtent l="0" t="0" r="18415" b="8890"/>
              <wp:wrapNone/>
              <wp:docPr id="1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67816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2500B79" id="Line 31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9pt,-32.65pt" to="379.95pt,8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</w:p>
  <w:p w14:paraId="623CE4D7" w14:textId="77777777" w:rsidR="00217116" w:rsidRDefault="00217116"/>
  <w:p w14:paraId="0945D55B" w14:textId="77777777" w:rsidR="00217116" w:rsidRDefault="00217116" w:rsidP="002517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117B8"/>
    <w:multiLevelType w:val="hybridMultilevel"/>
    <w:tmpl w:val="80C8FF78"/>
    <w:lvl w:ilvl="0" w:tplc="C74096D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032CE"/>
    <w:multiLevelType w:val="hybridMultilevel"/>
    <w:tmpl w:val="D098FE62"/>
    <w:lvl w:ilvl="0" w:tplc="D62CE0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08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2EF"/>
    <w:rsid w:val="00036998"/>
    <w:rsid w:val="00057C71"/>
    <w:rsid w:val="00075198"/>
    <w:rsid w:val="00092656"/>
    <w:rsid w:val="000B19C0"/>
    <w:rsid w:val="000C7A60"/>
    <w:rsid w:val="000D04FB"/>
    <w:rsid w:val="000F0F03"/>
    <w:rsid w:val="001149D9"/>
    <w:rsid w:val="00140225"/>
    <w:rsid w:val="0015278A"/>
    <w:rsid w:val="00152CE3"/>
    <w:rsid w:val="001650BC"/>
    <w:rsid w:val="001677E0"/>
    <w:rsid w:val="001816D0"/>
    <w:rsid w:val="00184F2F"/>
    <w:rsid w:val="001D679A"/>
    <w:rsid w:val="002110B1"/>
    <w:rsid w:val="00217116"/>
    <w:rsid w:val="00251738"/>
    <w:rsid w:val="002A7AFA"/>
    <w:rsid w:val="002B061E"/>
    <w:rsid w:val="002D0BF7"/>
    <w:rsid w:val="002D219B"/>
    <w:rsid w:val="002E021F"/>
    <w:rsid w:val="002E2967"/>
    <w:rsid w:val="002E7777"/>
    <w:rsid w:val="002F1A21"/>
    <w:rsid w:val="00353B94"/>
    <w:rsid w:val="00373538"/>
    <w:rsid w:val="003903FF"/>
    <w:rsid w:val="00391319"/>
    <w:rsid w:val="0039159A"/>
    <w:rsid w:val="003B1643"/>
    <w:rsid w:val="003B5699"/>
    <w:rsid w:val="003B59C2"/>
    <w:rsid w:val="003F4234"/>
    <w:rsid w:val="003F52D0"/>
    <w:rsid w:val="003F56E3"/>
    <w:rsid w:val="004170D4"/>
    <w:rsid w:val="00424310"/>
    <w:rsid w:val="00432116"/>
    <w:rsid w:val="004365E3"/>
    <w:rsid w:val="00437C8A"/>
    <w:rsid w:val="0044195A"/>
    <w:rsid w:val="00455EB5"/>
    <w:rsid w:val="00487919"/>
    <w:rsid w:val="00493C9E"/>
    <w:rsid w:val="004A240D"/>
    <w:rsid w:val="0050341C"/>
    <w:rsid w:val="005256B3"/>
    <w:rsid w:val="005268A8"/>
    <w:rsid w:val="0058371E"/>
    <w:rsid w:val="005934EF"/>
    <w:rsid w:val="005D112E"/>
    <w:rsid w:val="00611A4A"/>
    <w:rsid w:val="00614678"/>
    <w:rsid w:val="0064731F"/>
    <w:rsid w:val="00707A6D"/>
    <w:rsid w:val="00715A68"/>
    <w:rsid w:val="007173DA"/>
    <w:rsid w:val="007232C8"/>
    <w:rsid w:val="00740F0E"/>
    <w:rsid w:val="007475F9"/>
    <w:rsid w:val="007D2A6C"/>
    <w:rsid w:val="007D435F"/>
    <w:rsid w:val="007E45EC"/>
    <w:rsid w:val="007F0E3C"/>
    <w:rsid w:val="00801F42"/>
    <w:rsid w:val="008161A2"/>
    <w:rsid w:val="00833CDE"/>
    <w:rsid w:val="00845A37"/>
    <w:rsid w:val="008B0CFE"/>
    <w:rsid w:val="008D02EF"/>
    <w:rsid w:val="008D4A1D"/>
    <w:rsid w:val="008E3C75"/>
    <w:rsid w:val="00900211"/>
    <w:rsid w:val="00900852"/>
    <w:rsid w:val="00910111"/>
    <w:rsid w:val="00911CB1"/>
    <w:rsid w:val="009430E5"/>
    <w:rsid w:val="00946D90"/>
    <w:rsid w:val="009B4536"/>
    <w:rsid w:val="009B756A"/>
    <w:rsid w:val="009E323E"/>
    <w:rsid w:val="009F6206"/>
    <w:rsid w:val="00A013FD"/>
    <w:rsid w:val="00A32B29"/>
    <w:rsid w:val="00A53E8E"/>
    <w:rsid w:val="00A6211C"/>
    <w:rsid w:val="00A63B07"/>
    <w:rsid w:val="00A72CA2"/>
    <w:rsid w:val="00AB26FB"/>
    <w:rsid w:val="00AB30FF"/>
    <w:rsid w:val="00AB3465"/>
    <w:rsid w:val="00AC16F8"/>
    <w:rsid w:val="00AC6936"/>
    <w:rsid w:val="00AD3963"/>
    <w:rsid w:val="00AD77AE"/>
    <w:rsid w:val="00AE5126"/>
    <w:rsid w:val="00B41249"/>
    <w:rsid w:val="00B57949"/>
    <w:rsid w:val="00B619BB"/>
    <w:rsid w:val="00B80492"/>
    <w:rsid w:val="00BA0962"/>
    <w:rsid w:val="00BB6FEB"/>
    <w:rsid w:val="00BD38D0"/>
    <w:rsid w:val="00BE576E"/>
    <w:rsid w:val="00C02617"/>
    <w:rsid w:val="00C26284"/>
    <w:rsid w:val="00C67F20"/>
    <w:rsid w:val="00CC4DCB"/>
    <w:rsid w:val="00CD6FB3"/>
    <w:rsid w:val="00CF7E93"/>
    <w:rsid w:val="00D0164A"/>
    <w:rsid w:val="00D16474"/>
    <w:rsid w:val="00D17D70"/>
    <w:rsid w:val="00D3220E"/>
    <w:rsid w:val="00D42A44"/>
    <w:rsid w:val="00D67BA1"/>
    <w:rsid w:val="00D74C1A"/>
    <w:rsid w:val="00D77297"/>
    <w:rsid w:val="00D77A7F"/>
    <w:rsid w:val="00D81E05"/>
    <w:rsid w:val="00D84EED"/>
    <w:rsid w:val="00DA61E0"/>
    <w:rsid w:val="00DC455D"/>
    <w:rsid w:val="00DC5062"/>
    <w:rsid w:val="00E40182"/>
    <w:rsid w:val="00E71195"/>
    <w:rsid w:val="00E81D2C"/>
    <w:rsid w:val="00E85433"/>
    <w:rsid w:val="00EA0F4E"/>
    <w:rsid w:val="00EB0B43"/>
    <w:rsid w:val="00ED7AFC"/>
    <w:rsid w:val="00EF03E3"/>
    <w:rsid w:val="00F00B98"/>
    <w:rsid w:val="00F11082"/>
    <w:rsid w:val="00F11A30"/>
    <w:rsid w:val="00F24D4D"/>
    <w:rsid w:val="00F57FF6"/>
    <w:rsid w:val="00F60D6B"/>
    <w:rsid w:val="00F80205"/>
    <w:rsid w:val="00F832CD"/>
    <w:rsid w:val="00FC2478"/>
    <w:rsid w:val="00FD6054"/>
    <w:rsid w:val="00FF2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B6B9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autoRedefine/>
    <w:qFormat/>
    <w:rsid w:val="00C67F20"/>
    <w:pPr>
      <w:widowControl w:val="0"/>
      <w:spacing w:line="566" w:lineRule="exact"/>
      <w:jc w:val="both"/>
    </w:pPr>
    <w:rPr>
      <w:rFonts w:ascii="Arial" w:hAnsi="Arial" w:cs="Arial"/>
      <w:b/>
      <w:bCs/>
      <w:sz w:val="15"/>
      <w:szCs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D42A44"/>
    <w:pPr>
      <w:tabs>
        <w:tab w:val="center" w:pos="4819"/>
        <w:tab w:val="right" w:pos="9638"/>
      </w:tabs>
      <w:spacing w:line="567" w:lineRule="exact"/>
    </w:pPr>
  </w:style>
  <w:style w:type="paragraph" w:styleId="Pidipagina">
    <w:name w:val="footer"/>
    <w:basedOn w:val="Normale"/>
    <w:link w:val="PidipaginaCarattere"/>
    <w:uiPriority w:val="99"/>
    <w:rsid w:val="00D42A44"/>
    <w:pPr>
      <w:tabs>
        <w:tab w:val="center" w:pos="4819"/>
        <w:tab w:val="right" w:pos="9638"/>
      </w:tabs>
      <w:spacing w:line="567" w:lineRule="exact"/>
    </w:pPr>
  </w:style>
  <w:style w:type="character" w:styleId="Numeropagina">
    <w:name w:val="page number"/>
    <w:basedOn w:val="Carpredefinitoparagrafo"/>
    <w:semiHidden/>
    <w:rsid w:val="00D42A44"/>
  </w:style>
  <w:style w:type="character" w:styleId="Collegamentoipertestuale">
    <w:name w:val="Hyperlink"/>
    <w:basedOn w:val="Carpredefinitoparagrafo"/>
    <w:semiHidden/>
    <w:rsid w:val="00D42A44"/>
    <w:rPr>
      <w:color w:val="0000FF"/>
      <w:u w:val="single"/>
    </w:rPr>
  </w:style>
  <w:style w:type="paragraph" w:styleId="Corpotesto">
    <w:name w:val="Body Text"/>
    <w:basedOn w:val="Normale"/>
    <w:semiHidden/>
    <w:rsid w:val="00D42A44"/>
  </w:style>
  <w:style w:type="paragraph" w:customStyle="1" w:styleId="Testofumetto1">
    <w:name w:val="Testo fumetto1"/>
    <w:basedOn w:val="Normale"/>
    <w:rsid w:val="00D42A44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8D02EF"/>
    <w:pPr>
      <w:spacing w:before="100" w:beforeAutospacing="1" w:after="100" w:afterAutospacing="1" w:line="240" w:lineRule="auto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apple-converted-space">
    <w:name w:val="apple-converted-space"/>
    <w:basedOn w:val="Carpredefinitoparagrafo"/>
    <w:rsid w:val="008D02EF"/>
  </w:style>
  <w:style w:type="character" w:customStyle="1" w:styleId="PidipaginaCarattere">
    <w:name w:val="Piè di pagina Carattere"/>
    <w:basedOn w:val="Carpredefinitoparagrafo"/>
    <w:link w:val="Pidipagina"/>
    <w:uiPriority w:val="99"/>
    <w:rsid w:val="008D02EF"/>
    <w:rPr>
      <w:rFonts w:ascii="Arial" w:hAnsi="Arial" w:cs="Arial"/>
      <w:b/>
      <w:bCs/>
      <w:spacing w:val="-22"/>
    </w:rPr>
  </w:style>
  <w:style w:type="paragraph" w:styleId="Paragrafoelenco">
    <w:name w:val="List Paragraph"/>
    <w:basedOn w:val="Normale"/>
    <w:uiPriority w:val="34"/>
    <w:qFormat/>
    <w:rsid w:val="00A63B0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37C8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7C8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7C8A"/>
    <w:rPr>
      <w:rFonts w:ascii="Arial" w:hAnsi="Arial" w:cs="Arial"/>
      <w:b/>
      <w:bCs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7C8A"/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7C8A"/>
    <w:rPr>
      <w:rFonts w:ascii="Arial" w:hAnsi="Arial" w:cs="Arial"/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424310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34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341C"/>
    <w:rPr>
      <w:rFonts w:ascii="Segoe UI" w:hAnsi="Segoe UI" w:cs="Segoe UI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1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omune.como@comune.pec.como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g.MancaRoberto\AppData\Roaming\Microsoft\Templates\Modello%20di%20foglio%20uso%20bo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55B25-9DE6-46D9-9C8E-951CD1B1A5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40840-9A07-46F3-8057-947D32E8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di foglio uso bollo.dotx</Template>
  <TotalTime>0</TotalTime>
  <Pages>9</Pages>
  <Words>1626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foglio uso bollo</vt:lpstr>
    </vt:vector>
  </TitlesOfParts>
  <LinksUpToDate>false</LinksUpToDate>
  <CharactersWithSpaces>12525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foglio uso bollo</dc:title>
  <dc:creator/>
  <cp:lastModifiedBy/>
  <cp:revision>1</cp:revision>
  <dcterms:created xsi:type="dcterms:W3CDTF">2023-11-24T08:39:00Z</dcterms:created>
  <dcterms:modified xsi:type="dcterms:W3CDTF">2023-11-24T11:33:00Z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TC022870809991</vt:lpwstr>
  </property>
</Properties>
</file>